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59A" w:rsidRPr="00F40CAF" w:rsidRDefault="00E5159A" w:rsidP="005175B1">
      <w:pPr>
        <w:pStyle w:val="Title"/>
        <w:spacing w:before="0" w:after="0"/>
        <w:ind w:firstLine="0"/>
        <w:rPr>
          <w:rFonts w:ascii="Times New Roman" w:hAnsi="Times New Roman" w:cs="Times New Roman"/>
          <w:sz w:val="26"/>
          <w:szCs w:val="26"/>
        </w:rPr>
      </w:pPr>
    </w:p>
    <w:p w:rsidR="00DC01D7" w:rsidRDefault="00DC01D7" w:rsidP="00DC01D7">
      <w:pPr>
        <w:jc w:val="center"/>
        <w:rPr>
          <w:b/>
          <w:i/>
        </w:rPr>
      </w:pPr>
      <w:r>
        <w:rPr>
          <w:noProof/>
        </w:rPr>
        <w:drawing>
          <wp:inline distT="0" distB="0" distL="0" distR="0">
            <wp:extent cx="723900" cy="942975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1D7" w:rsidRPr="00DC01D7" w:rsidRDefault="00DC01D7" w:rsidP="00DC01D7">
      <w:pPr>
        <w:jc w:val="center"/>
        <w:rPr>
          <w:rFonts w:ascii="Times New Roman" w:hAnsi="Times New Roman"/>
          <w:b/>
        </w:rPr>
      </w:pPr>
    </w:p>
    <w:p w:rsidR="00DC01D7" w:rsidRPr="00DC01D7" w:rsidRDefault="00DC01D7" w:rsidP="00DC01D7">
      <w:pPr>
        <w:jc w:val="center"/>
        <w:rPr>
          <w:rFonts w:ascii="Times New Roman" w:hAnsi="Times New Roman"/>
          <w:b/>
          <w:sz w:val="36"/>
          <w:szCs w:val="36"/>
        </w:rPr>
      </w:pPr>
      <w:r w:rsidRPr="00DC01D7">
        <w:rPr>
          <w:rFonts w:ascii="Times New Roman" w:hAnsi="Times New Roman"/>
          <w:b/>
          <w:sz w:val="36"/>
          <w:szCs w:val="36"/>
        </w:rPr>
        <w:t>КОМИТЕТ МЕСТНОГО САМОУПРАВЛЕНИЯ</w:t>
      </w:r>
    </w:p>
    <w:p w:rsidR="00DC01D7" w:rsidRPr="00DC01D7" w:rsidRDefault="00DC01D7" w:rsidP="00DC01D7">
      <w:pPr>
        <w:jc w:val="center"/>
        <w:rPr>
          <w:rFonts w:ascii="Times New Roman" w:hAnsi="Times New Roman"/>
          <w:b/>
          <w:sz w:val="36"/>
          <w:szCs w:val="36"/>
        </w:rPr>
      </w:pPr>
      <w:r w:rsidRPr="00DC01D7">
        <w:rPr>
          <w:rFonts w:ascii="Times New Roman" w:hAnsi="Times New Roman"/>
          <w:b/>
          <w:sz w:val="36"/>
          <w:szCs w:val="36"/>
        </w:rPr>
        <w:t>ВЕРХНЕЕЛЮЗАНСКОГО СЕЛЬСОВЕТА</w:t>
      </w:r>
    </w:p>
    <w:p w:rsidR="00DC01D7" w:rsidRPr="00DC01D7" w:rsidRDefault="00DC01D7" w:rsidP="00DC01D7">
      <w:pPr>
        <w:jc w:val="center"/>
        <w:rPr>
          <w:rFonts w:ascii="Times New Roman" w:hAnsi="Times New Roman"/>
          <w:b/>
          <w:sz w:val="36"/>
          <w:szCs w:val="36"/>
        </w:rPr>
      </w:pPr>
      <w:r w:rsidRPr="00DC01D7">
        <w:rPr>
          <w:rFonts w:ascii="Times New Roman" w:hAnsi="Times New Roman"/>
          <w:b/>
          <w:sz w:val="36"/>
          <w:szCs w:val="36"/>
        </w:rPr>
        <w:t>ГОРОДИЩЕНСКОГО РАЙОНА</w:t>
      </w:r>
    </w:p>
    <w:p w:rsidR="00DC01D7" w:rsidRPr="00DC01D7" w:rsidRDefault="00DC01D7" w:rsidP="00DC01D7">
      <w:pPr>
        <w:jc w:val="center"/>
        <w:rPr>
          <w:rFonts w:ascii="Times New Roman" w:hAnsi="Times New Roman"/>
          <w:b/>
          <w:sz w:val="36"/>
          <w:szCs w:val="36"/>
        </w:rPr>
      </w:pPr>
      <w:r w:rsidRPr="00DC01D7">
        <w:rPr>
          <w:rFonts w:ascii="Times New Roman" w:hAnsi="Times New Roman"/>
          <w:b/>
          <w:sz w:val="36"/>
          <w:szCs w:val="36"/>
        </w:rPr>
        <w:t>ПЕНЗЕНСКОЙ ОБЛАСТИ</w:t>
      </w:r>
    </w:p>
    <w:p w:rsidR="00DC01D7" w:rsidRPr="00DC01D7" w:rsidRDefault="00DC01D7" w:rsidP="00DC01D7">
      <w:pPr>
        <w:jc w:val="center"/>
        <w:rPr>
          <w:rFonts w:ascii="Times New Roman" w:hAnsi="Times New Roman"/>
          <w:b/>
        </w:rPr>
      </w:pPr>
    </w:p>
    <w:p w:rsidR="00DC01D7" w:rsidRPr="00DC01D7" w:rsidRDefault="00DC01D7" w:rsidP="00DC01D7">
      <w:pPr>
        <w:jc w:val="center"/>
        <w:rPr>
          <w:rFonts w:ascii="Times New Roman" w:hAnsi="Times New Roman"/>
          <w:b/>
          <w:sz w:val="36"/>
          <w:szCs w:val="36"/>
        </w:rPr>
      </w:pPr>
      <w:r w:rsidRPr="00DC01D7">
        <w:rPr>
          <w:rFonts w:ascii="Times New Roman" w:hAnsi="Times New Roman"/>
          <w:b/>
          <w:sz w:val="36"/>
          <w:szCs w:val="36"/>
        </w:rPr>
        <w:t>СЕДЬМОГО СОЗЫВА</w:t>
      </w:r>
    </w:p>
    <w:p w:rsidR="00DC01D7" w:rsidRPr="00DC01D7" w:rsidRDefault="00DC01D7" w:rsidP="00DC01D7">
      <w:pPr>
        <w:rPr>
          <w:rFonts w:ascii="Times New Roman" w:hAnsi="Times New Roman"/>
        </w:rPr>
      </w:pPr>
    </w:p>
    <w:p w:rsidR="00DC01D7" w:rsidRPr="00DC01D7" w:rsidRDefault="00DC01D7" w:rsidP="00DC01D7">
      <w:pPr>
        <w:jc w:val="center"/>
        <w:rPr>
          <w:rFonts w:ascii="Times New Roman" w:hAnsi="Times New Roman"/>
          <w:b/>
          <w:sz w:val="28"/>
          <w:szCs w:val="28"/>
        </w:rPr>
      </w:pPr>
      <w:r w:rsidRPr="00DC01D7">
        <w:rPr>
          <w:rFonts w:ascii="Times New Roman" w:hAnsi="Times New Roman"/>
          <w:b/>
          <w:sz w:val="28"/>
          <w:szCs w:val="28"/>
        </w:rPr>
        <w:t>РЕШЕНИЕ</w:t>
      </w:r>
    </w:p>
    <w:p w:rsidR="006C0062" w:rsidRPr="00F40CAF" w:rsidRDefault="006C0062" w:rsidP="00DC01D7">
      <w:pPr>
        <w:pStyle w:val="Title"/>
        <w:spacing w:before="0" w:after="0"/>
        <w:ind w:firstLine="0"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1444B8" w:rsidRPr="00F40CAF" w:rsidRDefault="00DC01D7" w:rsidP="005175B1">
      <w:pPr>
        <w:pStyle w:val="Title"/>
        <w:spacing w:before="0" w:after="0"/>
        <w:ind w:firstLine="0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с.Верхняя Елюзань </w:t>
      </w:r>
    </w:p>
    <w:p w:rsidR="006C0062" w:rsidRPr="00DC01D7" w:rsidRDefault="006C0062" w:rsidP="005175B1">
      <w:pPr>
        <w:pStyle w:val="Title"/>
        <w:spacing w:before="0" w:after="0"/>
        <w:ind w:firstLine="851"/>
        <w:rPr>
          <w:rFonts w:ascii="Times New Roman" w:hAnsi="Times New Roman" w:cs="Times New Roman"/>
          <w:sz w:val="28"/>
          <w:szCs w:val="28"/>
        </w:rPr>
      </w:pPr>
    </w:p>
    <w:p w:rsidR="003334FC" w:rsidRPr="00DC01D7" w:rsidRDefault="003D0AF0" w:rsidP="003334FC">
      <w:pPr>
        <w:pStyle w:val="Title"/>
        <w:spacing w:before="0" w:after="0"/>
        <w:ind w:firstLine="851"/>
        <w:rPr>
          <w:rFonts w:ascii="Times New Roman" w:hAnsi="Times New Roman" w:cs="Times New Roman"/>
          <w:sz w:val="28"/>
          <w:szCs w:val="28"/>
        </w:rPr>
      </w:pPr>
      <w:r w:rsidRPr="00DC01D7">
        <w:rPr>
          <w:rFonts w:ascii="Times New Roman" w:hAnsi="Times New Roman" w:cs="Times New Roman"/>
          <w:sz w:val="28"/>
          <w:szCs w:val="28"/>
        </w:rPr>
        <w:t xml:space="preserve">О внесении изменений в Порядок принятия представителем нанимателя (работодателем) решения, предусмотренного частью 4 статьи 11 Закона Пензенской области от 10.10.2007 № 1390-ЗПО «О муниципальной службе в Пензенской области», </w:t>
      </w:r>
      <w:r w:rsidR="00DC01D7" w:rsidRPr="00DC01D7">
        <w:rPr>
          <w:rFonts w:ascii="Times New Roman" w:hAnsi="Times New Roman" w:cs="Times New Roman"/>
          <w:sz w:val="28"/>
          <w:szCs w:val="28"/>
        </w:rPr>
        <w:t xml:space="preserve">утвержденный  решением Комитета местного самоуправления Верхнеелюзанского  сельсовета Городищенского района Пензенской области от 26.02.2018 № 453-107/6 </w:t>
      </w:r>
      <w:r w:rsidR="003334FC" w:rsidRPr="00DC01D7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</w:p>
    <w:p w:rsidR="003D0AF0" w:rsidRPr="00DC01D7" w:rsidRDefault="003D0AF0" w:rsidP="005175B1">
      <w:pPr>
        <w:ind w:firstLine="851"/>
        <w:rPr>
          <w:rFonts w:ascii="Times New Roman" w:hAnsi="Times New Roman"/>
          <w:sz w:val="28"/>
          <w:szCs w:val="28"/>
        </w:rPr>
      </w:pPr>
    </w:p>
    <w:p w:rsidR="006A098B" w:rsidRPr="00DC01D7" w:rsidRDefault="006A098B" w:rsidP="005175B1">
      <w:pPr>
        <w:ind w:firstLine="851"/>
        <w:rPr>
          <w:rFonts w:ascii="Times New Roman" w:hAnsi="Times New Roman"/>
          <w:sz w:val="28"/>
          <w:szCs w:val="28"/>
        </w:rPr>
      </w:pPr>
      <w:r w:rsidRPr="00DC01D7">
        <w:rPr>
          <w:rFonts w:ascii="Times New Roman" w:hAnsi="Times New Roman"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 (с последующими изменениями), Федеральным законом от 02.03.2007 № 25-ФЗ «О муниципальной службе в Российской Федерации» (с последующими изме</w:t>
      </w:r>
      <w:r w:rsidR="00DC01D7" w:rsidRPr="00DC01D7">
        <w:rPr>
          <w:rFonts w:ascii="Times New Roman" w:hAnsi="Times New Roman"/>
          <w:sz w:val="28"/>
          <w:szCs w:val="28"/>
        </w:rPr>
        <w:t>нениями), на основании статьи 19</w:t>
      </w:r>
      <w:r w:rsidRPr="00DC01D7">
        <w:rPr>
          <w:rFonts w:ascii="Times New Roman" w:hAnsi="Times New Roman"/>
          <w:sz w:val="28"/>
          <w:szCs w:val="28"/>
        </w:rPr>
        <w:t xml:space="preserve"> </w:t>
      </w:r>
      <w:r w:rsidR="00DC01D7" w:rsidRPr="00DC01D7">
        <w:rPr>
          <w:rFonts w:ascii="Times New Roman" w:hAnsi="Times New Roman"/>
          <w:sz w:val="28"/>
          <w:szCs w:val="28"/>
        </w:rPr>
        <w:t>Устава Верхнеелюзанского сельсовета Городищенского района Пензенской области</w:t>
      </w:r>
    </w:p>
    <w:p w:rsidR="001444B8" w:rsidRPr="00DC01D7" w:rsidRDefault="001444B8" w:rsidP="005175B1">
      <w:pPr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C233D6" w:rsidRPr="00C233D6" w:rsidRDefault="00C233D6" w:rsidP="00C233D6">
      <w:pPr>
        <w:autoSpaceDE w:val="0"/>
        <w:autoSpaceDN w:val="0"/>
        <w:adjustRightInd w:val="0"/>
        <w:ind w:firstLine="540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C233D6">
        <w:rPr>
          <w:rFonts w:ascii="Times New Roman" w:hAnsi="Times New Roman"/>
          <w:b/>
          <w:sz w:val="28"/>
          <w:szCs w:val="28"/>
        </w:rPr>
        <w:t>Комитет местного самоуправления Верхнеелюзанского сельсовета Городищенского района Пензенской области  решил:</w:t>
      </w:r>
    </w:p>
    <w:p w:rsidR="003D0AF0" w:rsidRPr="00C233D6" w:rsidRDefault="003D0AF0" w:rsidP="005175B1">
      <w:pPr>
        <w:ind w:firstLine="851"/>
        <w:rPr>
          <w:rFonts w:ascii="Times New Roman" w:hAnsi="Times New Roman"/>
          <w:b/>
          <w:sz w:val="28"/>
          <w:szCs w:val="28"/>
        </w:rPr>
      </w:pPr>
    </w:p>
    <w:p w:rsidR="0075583B" w:rsidRPr="00DC01D7" w:rsidRDefault="003D0AF0" w:rsidP="005175B1">
      <w:pPr>
        <w:ind w:firstLine="851"/>
        <w:rPr>
          <w:rFonts w:ascii="Times New Roman" w:hAnsi="Times New Roman"/>
          <w:sz w:val="28"/>
          <w:szCs w:val="28"/>
        </w:rPr>
      </w:pPr>
      <w:r w:rsidRPr="00DC01D7">
        <w:rPr>
          <w:rFonts w:ascii="Times New Roman" w:hAnsi="Times New Roman"/>
          <w:sz w:val="28"/>
          <w:szCs w:val="28"/>
        </w:rPr>
        <w:t>1.</w:t>
      </w:r>
      <w:r w:rsidR="005175B1" w:rsidRPr="00DC01D7">
        <w:rPr>
          <w:rFonts w:ascii="Times New Roman" w:hAnsi="Times New Roman"/>
          <w:sz w:val="28"/>
          <w:szCs w:val="28"/>
        </w:rPr>
        <w:t xml:space="preserve"> </w:t>
      </w:r>
      <w:r w:rsidRPr="00DC01D7">
        <w:rPr>
          <w:rFonts w:ascii="Times New Roman" w:hAnsi="Times New Roman"/>
          <w:sz w:val="28"/>
          <w:szCs w:val="28"/>
        </w:rPr>
        <w:t xml:space="preserve">Внести в Порядок принятия представителем нанимателя (работодателем) решения, предусмотренного частью 4 статьи 11 Закона Пензенской области от 10.10.2007 № 1390-ЗПО «О муниципальной службе в Пензенской области», </w:t>
      </w:r>
      <w:r w:rsidR="00DC01D7" w:rsidRPr="00DC01D7">
        <w:rPr>
          <w:rFonts w:ascii="Times New Roman" w:hAnsi="Times New Roman"/>
          <w:sz w:val="28"/>
          <w:szCs w:val="28"/>
        </w:rPr>
        <w:t>утвержденный  решением Комитета местного самоуправления Верхнеелюзанского  сельсовета Городищенского района Пензенской области от 26.02.2018 № 453-107/6</w:t>
      </w:r>
      <w:r w:rsidRPr="00DC01D7">
        <w:rPr>
          <w:rFonts w:ascii="Times New Roman" w:hAnsi="Times New Roman"/>
          <w:sz w:val="28"/>
          <w:szCs w:val="28"/>
        </w:rPr>
        <w:t>,</w:t>
      </w:r>
      <w:r w:rsidR="00CC7FB4" w:rsidRPr="00DC01D7">
        <w:rPr>
          <w:rFonts w:ascii="Times New Roman" w:hAnsi="Times New Roman"/>
          <w:sz w:val="28"/>
          <w:szCs w:val="28"/>
        </w:rPr>
        <w:t xml:space="preserve"> изменения,</w:t>
      </w:r>
      <w:r w:rsidRPr="00DC01D7">
        <w:rPr>
          <w:rFonts w:ascii="Times New Roman" w:hAnsi="Times New Roman"/>
          <w:sz w:val="28"/>
          <w:szCs w:val="28"/>
        </w:rPr>
        <w:t xml:space="preserve"> </w:t>
      </w:r>
      <w:r w:rsidR="0075583B" w:rsidRPr="00DC01D7">
        <w:rPr>
          <w:rFonts w:ascii="Times New Roman" w:hAnsi="Times New Roman"/>
          <w:sz w:val="28"/>
          <w:szCs w:val="28"/>
        </w:rPr>
        <w:t>изложив абзац пятый пункта 4 в следующей редакции:</w:t>
      </w:r>
    </w:p>
    <w:p w:rsidR="0075583B" w:rsidRPr="00DC01D7" w:rsidRDefault="0075583B" w:rsidP="005175B1">
      <w:pPr>
        <w:ind w:firstLine="851"/>
        <w:rPr>
          <w:rFonts w:ascii="Times New Roman" w:hAnsi="Times New Roman"/>
          <w:sz w:val="28"/>
          <w:szCs w:val="28"/>
        </w:rPr>
      </w:pPr>
      <w:r w:rsidRPr="00DC01D7">
        <w:rPr>
          <w:rFonts w:ascii="Times New Roman" w:hAnsi="Times New Roman"/>
          <w:sz w:val="28"/>
          <w:szCs w:val="28"/>
        </w:rPr>
        <w:lastRenderedPageBreak/>
        <w:t>«- копию трудовой книжку (при наличии) и (или) сведения о трудовой деятельности, оформленные в установленном законодательстве порядке.».</w:t>
      </w:r>
    </w:p>
    <w:p w:rsidR="00DC01D7" w:rsidRPr="00DC01D7" w:rsidRDefault="001444B8" w:rsidP="00DC01D7">
      <w:pPr>
        <w:pStyle w:val="aa"/>
        <w:ind w:left="0" w:firstLine="567"/>
        <w:rPr>
          <w:sz w:val="28"/>
          <w:szCs w:val="28"/>
        </w:rPr>
      </w:pPr>
      <w:r w:rsidRPr="00DC01D7">
        <w:rPr>
          <w:sz w:val="28"/>
          <w:szCs w:val="28"/>
        </w:rPr>
        <w:t>2</w:t>
      </w:r>
      <w:r w:rsidR="00DC01D7" w:rsidRPr="00DC01D7">
        <w:rPr>
          <w:sz w:val="28"/>
          <w:szCs w:val="28"/>
        </w:rPr>
        <w:t xml:space="preserve"> Настоящее решение опубликовать в информационном бюллетене Комитета местного самоуправления Верхнеелюзанского сельсовета  Городищенского района Пензенской области «Верхнеелюзанские вести».</w:t>
      </w:r>
    </w:p>
    <w:p w:rsidR="006C52EE" w:rsidRPr="00DC01D7" w:rsidRDefault="006C52EE" w:rsidP="005175B1">
      <w:pPr>
        <w:ind w:firstLine="851"/>
        <w:rPr>
          <w:rFonts w:ascii="Times New Roman" w:hAnsi="Times New Roman"/>
          <w:sz w:val="28"/>
          <w:szCs w:val="28"/>
        </w:rPr>
      </w:pPr>
    </w:p>
    <w:p w:rsidR="001578EF" w:rsidRPr="00DC01D7" w:rsidRDefault="00FF30B2" w:rsidP="00956174">
      <w:pPr>
        <w:rPr>
          <w:rFonts w:ascii="Times New Roman" w:hAnsi="Times New Roman"/>
          <w:sz w:val="28"/>
          <w:szCs w:val="28"/>
        </w:rPr>
      </w:pPr>
      <w:r w:rsidRPr="00DC01D7">
        <w:rPr>
          <w:rFonts w:ascii="Times New Roman" w:hAnsi="Times New Roman"/>
          <w:sz w:val="28"/>
          <w:szCs w:val="28"/>
        </w:rPr>
        <w:t>3</w:t>
      </w:r>
      <w:r w:rsidR="001578EF" w:rsidRPr="00DC01D7">
        <w:rPr>
          <w:rFonts w:ascii="Times New Roman" w:hAnsi="Times New Roman"/>
          <w:sz w:val="28"/>
          <w:szCs w:val="28"/>
        </w:rPr>
        <w:t>. Настоящее решение вступает в с</w:t>
      </w:r>
      <w:r w:rsidR="004F0C0B" w:rsidRPr="00DC01D7">
        <w:rPr>
          <w:rFonts w:ascii="Times New Roman" w:hAnsi="Times New Roman"/>
          <w:sz w:val="28"/>
          <w:szCs w:val="28"/>
        </w:rPr>
        <w:t xml:space="preserve">илу </w:t>
      </w:r>
      <w:r w:rsidR="00ED613E" w:rsidRPr="00DC01D7">
        <w:rPr>
          <w:rFonts w:ascii="Times New Roman" w:hAnsi="Times New Roman"/>
          <w:sz w:val="28"/>
          <w:szCs w:val="28"/>
        </w:rPr>
        <w:t xml:space="preserve">на следующий день </w:t>
      </w:r>
      <w:r w:rsidR="004F0C0B" w:rsidRPr="00DC01D7">
        <w:rPr>
          <w:rFonts w:ascii="Times New Roman" w:hAnsi="Times New Roman"/>
          <w:sz w:val="28"/>
          <w:szCs w:val="28"/>
        </w:rPr>
        <w:t>после</w:t>
      </w:r>
      <w:r w:rsidR="00ED613E" w:rsidRPr="00DC01D7">
        <w:rPr>
          <w:rFonts w:ascii="Times New Roman" w:hAnsi="Times New Roman"/>
          <w:sz w:val="28"/>
          <w:szCs w:val="28"/>
        </w:rPr>
        <w:t xml:space="preserve"> дня</w:t>
      </w:r>
      <w:r w:rsidR="004F0C0B" w:rsidRPr="00DC01D7">
        <w:rPr>
          <w:rFonts w:ascii="Times New Roman" w:hAnsi="Times New Roman"/>
          <w:sz w:val="28"/>
          <w:szCs w:val="28"/>
        </w:rPr>
        <w:t xml:space="preserve"> его официального опубликования.</w:t>
      </w:r>
    </w:p>
    <w:p w:rsidR="00DC01D7" w:rsidRPr="00DC01D7" w:rsidRDefault="00FF30B2" w:rsidP="00DC01D7">
      <w:pPr>
        <w:rPr>
          <w:rFonts w:ascii="Times New Roman" w:hAnsi="Times New Roman"/>
          <w:sz w:val="28"/>
          <w:szCs w:val="28"/>
        </w:rPr>
      </w:pPr>
      <w:r w:rsidRPr="00DC01D7">
        <w:rPr>
          <w:rFonts w:ascii="Times New Roman" w:hAnsi="Times New Roman"/>
          <w:sz w:val="28"/>
          <w:szCs w:val="28"/>
        </w:rPr>
        <w:t>4. Контроль за исполнением настоящего решения возложить</w:t>
      </w:r>
      <w:r w:rsidR="00DC01D7" w:rsidRPr="00DC01D7">
        <w:rPr>
          <w:rFonts w:ascii="Times New Roman" w:hAnsi="Times New Roman"/>
          <w:sz w:val="28"/>
          <w:szCs w:val="28"/>
        </w:rPr>
        <w:t xml:space="preserve"> на </w:t>
      </w:r>
      <w:r w:rsidRPr="00DC01D7">
        <w:rPr>
          <w:rFonts w:ascii="Times New Roman" w:hAnsi="Times New Roman"/>
          <w:sz w:val="28"/>
          <w:szCs w:val="28"/>
        </w:rPr>
        <w:t xml:space="preserve"> </w:t>
      </w:r>
      <w:r w:rsidR="00DC01D7" w:rsidRPr="00DC01D7">
        <w:rPr>
          <w:rFonts w:ascii="Times New Roman" w:hAnsi="Times New Roman"/>
          <w:sz w:val="28"/>
          <w:szCs w:val="28"/>
        </w:rPr>
        <w:t xml:space="preserve">Главу Верхнеелюзанского сельсовета Городищенского района Пензенской области. </w:t>
      </w:r>
    </w:p>
    <w:p w:rsidR="00DC01D7" w:rsidRPr="00DC01D7" w:rsidRDefault="00DC01D7" w:rsidP="00DC01D7">
      <w:pPr>
        <w:autoSpaceDE w:val="0"/>
        <w:autoSpaceDN w:val="0"/>
        <w:adjustRightInd w:val="0"/>
        <w:spacing w:line="221" w:lineRule="auto"/>
        <w:rPr>
          <w:rFonts w:ascii="Times New Roman" w:hAnsi="Times New Roman"/>
          <w:sz w:val="28"/>
          <w:szCs w:val="28"/>
        </w:rPr>
      </w:pPr>
    </w:p>
    <w:p w:rsidR="00DC01D7" w:rsidRPr="00DC01D7" w:rsidRDefault="00DC01D7" w:rsidP="00DC01D7">
      <w:pPr>
        <w:autoSpaceDE w:val="0"/>
        <w:autoSpaceDN w:val="0"/>
        <w:adjustRightInd w:val="0"/>
        <w:spacing w:line="221" w:lineRule="auto"/>
        <w:rPr>
          <w:rFonts w:ascii="Times New Roman" w:hAnsi="Times New Roman"/>
          <w:sz w:val="28"/>
          <w:szCs w:val="28"/>
        </w:rPr>
      </w:pPr>
    </w:p>
    <w:p w:rsidR="00DC01D7" w:rsidRPr="00DC01D7" w:rsidRDefault="00DC01D7" w:rsidP="00DC01D7">
      <w:pPr>
        <w:autoSpaceDE w:val="0"/>
        <w:autoSpaceDN w:val="0"/>
        <w:adjustRightInd w:val="0"/>
        <w:spacing w:line="221" w:lineRule="auto"/>
        <w:rPr>
          <w:rFonts w:ascii="Times New Roman" w:hAnsi="Times New Roman"/>
          <w:sz w:val="28"/>
          <w:szCs w:val="28"/>
        </w:rPr>
      </w:pPr>
    </w:p>
    <w:p w:rsidR="00DC01D7" w:rsidRPr="00DC01D7" w:rsidRDefault="00DC01D7" w:rsidP="00DC01D7">
      <w:pPr>
        <w:rPr>
          <w:rFonts w:ascii="Times New Roman" w:hAnsi="Times New Roman"/>
          <w:sz w:val="28"/>
          <w:szCs w:val="28"/>
        </w:rPr>
      </w:pPr>
      <w:r w:rsidRPr="00DC01D7">
        <w:rPr>
          <w:rFonts w:ascii="Times New Roman" w:hAnsi="Times New Roman"/>
          <w:sz w:val="28"/>
          <w:szCs w:val="28"/>
        </w:rPr>
        <w:t xml:space="preserve">Глава Верхнеелюзанского сельсовета </w:t>
      </w:r>
    </w:p>
    <w:p w:rsidR="00DC01D7" w:rsidRPr="00DC01D7" w:rsidRDefault="00DC01D7" w:rsidP="00DC01D7">
      <w:pPr>
        <w:rPr>
          <w:rFonts w:ascii="Times New Roman" w:hAnsi="Times New Roman"/>
          <w:sz w:val="28"/>
          <w:szCs w:val="28"/>
        </w:rPr>
      </w:pPr>
      <w:r w:rsidRPr="00DC01D7">
        <w:rPr>
          <w:rFonts w:ascii="Times New Roman" w:hAnsi="Times New Roman"/>
          <w:sz w:val="28"/>
          <w:szCs w:val="28"/>
        </w:rPr>
        <w:t xml:space="preserve">Городищенского района </w:t>
      </w:r>
    </w:p>
    <w:p w:rsidR="00DC01D7" w:rsidRPr="00DC01D7" w:rsidRDefault="00DC01D7" w:rsidP="00DC01D7">
      <w:pPr>
        <w:rPr>
          <w:rFonts w:ascii="Times New Roman" w:hAnsi="Times New Roman"/>
          <w:sz w:val="28"/>
          <w:szCs w:val="28"/>
        </w:rPr>
      </w:pPr>
      <w:r w:rsidRPr="00DC01D7">
        <w:rPr>
          <w:rFonts w:ascii="Times New Roman" w:hAnsi="Times New Roman"/>
          <w:sz w:val="28"/>
          <w:szCs w:val="28"/>
        </w:rPr>
        <w:t>Пензенской области                                                            Г.Х. Азиханова</w:t>
      </w:r>
    </w:p>
    <w:p w:rsidR="00BD7780" w:rsidRPr="00F40CAF" w:rsidRDefault="00BD7780" w:rsidP="00DC01D7">
      <w:pPr>
        <w:ind w:firstLine="851"/>
        <w:rPr>
          <w:rFonts w:ascii="Times New Roman" w:hAnsi="Times New Roman"/>
          <w:sz w:val="26"/>
          <w:szCs w:val="26"/>
        </w:rPr>
      </w:pPr>
    </w:p>
    <w:sectPr w:rsidR="00BD7780" w:rsidRPr="00F40CAF" w:rsidSect="00956174">
      <w:type w:val="continuous"/>
      <w:pgSz w:w="11909" w:h="16834"/>
      <w:pgMar w:top="1134" w:right="851" w:bottom="1134" w:left="1418" w:header="720" w:footer="720" w:gutter="0"/>
      <w:cols w:space="71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202" w:rsidRDefault="00176202" w:rsidP="007C5F17">
      <w:r>
        <w:separator/>
      </w:r>
    </w:p>
  </w:endnote>
  <w:endnote w:type="continuationSeparator" w:id="0">
    <w:p w:rsidR="00176202" w:rsidRDefault="00176202" w:rsidP="007C5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202" w:rsidRDefault="00176202" w:rsidP="007C5F17">
      <w:r>
        <w:separator/>
      </w:r>
    </w:p>
  </w:footnote>
  <w:footnote w:type="continuationSeparator" w:id="0">
    <w:p w:rsidR="00176202" w:rsidRDefault="00176202" w:rsidP="007C5F1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550C5"/>
    <w:multiLevelType w:val="hybridMultilevel"/>
    <w:tmpl w:val="1D546484"/>
    <w:lvl w:ilvl="0" w:tplc="F0801B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B0F5432"/>
    <w:multiLevelType w:val="hybridMultilevel"/>
    <w:tmpl w:val="359C2098"/>
    <w:lvl w:ilvl="0" w:tplc="965001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085569C"/>
    <w:multiLevelType w:val="hybridMultilevel"/>
    <w:tmpl w:val="101A3610"/>
    <w:lvl w:ilvl="0" w:tplc="3FBA19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C000F45"/>
    <w:multiLevelType w:val="hybridMultilevel"/>
    <w:tmpl w:val="9710EE8C"/>
    <w:lvl w:ilvl="0" w:tplc="F3CC8A20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">
    <w:nsid w:val="53B46E17"/>
    <w:multiLevelType w:val="hybridMultilevel"/>
    <w:tmpl w:val="7698394E"/>
    <w:lvl w:ilvl="0" w:tplc="FFFFFFFF">
      <w:start w:val="1"/>
      <w:numFmt w:val="upperRoman"/>
      <w:pStyle w:val="a"/>
      <w:lvlText w:val="%1."/>
      <w:lvlJc w:val="right"/>
      <w:pPr>
        <w:tabs>
          <w:tab w:val="num" w:pos="1315"/>
        </w:tabs>
        <w:ind w:left="1315" w:hanging="180"/>
      </w:pPr>
    </w:lvl>
    <w:lvl w:ilvl="1" w:tplc="FFFFFFFF">
      <w:numFmt w:val="none"/>
      <w:lvlText w:val=""/>
      <w:lvlJc w:val="left"/>
      <w:pPr>
        <w:tabs>
          <w:tab w:val="num" w:pos="-1057"/>
        </w:tabs>
      </w:pPr>
    </w:lvl>
    <w:lvl w:ilvl="2" w:tplc="FFFFFFFF">
      <w:numFmt w:val="none"/>
      <w:lvlText w:val=""/>
      <w:lvlJc w:val="left"/>
      <w:pPr>
        <w:tabs>
          <w:tab w:val="num" w:pos="-1057"/>
        </w:tabs>
      </w:pPr>
    </w:lvl>
    <w:lvl w:ilvl="3" w:tplc="FFFFFFFF">
      <w:numFmt w:val="none"/>
      <w:lvlText w:val=""/>
      <w:lvlJc w:val="left"/>
      <w:pPr>
        <w:tabs>
          <w:tab w:val="num" w:pos="-1057"/>
        </w:tabs>
      </w:pPr>
    </w:lvl>
    <w:lvl w:ilvl="4" w:tplc="FFFFFFFF">
      <w:numFmt w:val="none"/>
      <w:lvlText w:val=""/>
      <w:lvlJc w:val="left"/>
      <w:pPr>
        <w:tabs>
          <w:tab w:val="num" w:pos="-1057"/>
        </w:tabs>
      </w:pPr>
    </w:lvl>
    <w:lvl w:ilvl="5" w:tplc="FFFFFFFF">
      <w:numFmt w:val="none"/>
      <w:lvlText w:val=""/>
      <w:lvlJc w:val="left"/>
      <w:pPr>
        <w:tabs>
          <w:tab w:val="num" w:pos="-1057"/>
        </w:tabs>
      </w:pPr>
    </w:lvl>
    <w:lvl w:ilvl="6" w:tplc="FFFFFFFF">
      <w:numFmt w:val="none"/>
      <w:lvlText w:val=""/>
      <w:lvlJc w:val="left"/>
      <w:pPr>
        <w:tabs>
          <w:tab w:val="num" w:pos="-1057"/>
        </w:tabs>
      </w:pPr>
    </w:lvl>
    <w:lvl w:ilvl="7" w:tplc="FFFFFFFF">
      <w:numFmt w:val="none"/>
      <w:lvlText w:val=""/>
      <w:lvlJc w:val="left"/>
      <w:pPr>
        <w:tabs>
          <w:tab w:val="num" w:pos="-1057"/>
        </w:tabs>
      </w:pPr>
    </w:lvl>
    <w:lvl w:ilvl="8" w:tplc="FFFFFFFF">
      <w:numFmt w:val="none"/>
      <w:lvlText w:val=""/>
      <w:lvlJc w:val="left"/>
      <w:pPr>
        <w:tabs>
          <w:tab w:val="num" w:pos="-1057"/>
        </w:tabs>
      </w:pPr>
    </w:lvl>
  </w:abstractNum>
  <w:abstractNum w:abstractNumId="5">
    <w:nsid w:val="6A574E1D"/>
    <w:multiLevelType w:val="hybridMultilevel"/>
    <w:tmpl w:val="C4CEA658"/>
    <w:lvl w:ilvl="0" w:tplc="0419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7EEC0881"/>
    <w:multiLevelType w:val="hybridMultilevel"/>
    <w:tmpl w:val="D6FCFAB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mirrorMargins/>
  <w:bordersDoNotSurroundHeader/>
  <w:bordersDoNotSurroundFooter/>
  <w:attachedTemplate r:id="rId1"/>
  <w:defaultTabStop w:val="720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AB313F"/>
    <w:rsid w:val="00024522"/>
    <w:rsid w:val="000373F8"/>
    <w:rsid w:val="00053E7E"/>
    <w:rsid w:val="000755AD"/>
    <w:rsid w:val="000852D0"/>
    <w:rsid w:val="00092001"/>
    <w:rsid w:val="0009644F"/>
    <w:rsid w:val="000A2C97"/>
    <w:rsid w:val="000A71F9"/>
    <w:rsid w:val="000C7624"/>
    <w:rsid w:val="000D2C5A"/>
    <w:rsid w:val="000F051B"/>
    <w:rsid w:val="000F1093"/>
    <w:rsid w:val="000F68FB"/>
    <w:rsid w:val="000F7C8E"/>
    <w:rsid w:val="0010476A"/>
    <w:rsid w:val="00107B3A"/>
    <w:rsid w:val="00113628"/>
    <w:rsid w:val="001201E9"/>
    <w:rsid w:val="00120D93"/>
    <w:rsid w:val="001229ED"/>
    <w:rsid w:val="0013644E"/>
    <w:rsid w:val="001404EB"/>
    <w:rsid w:val="00144336"/>
    <w:rsid w:val="001444B8"/>
    <w:rsid w:val="001578EF"/>
    <w:rsid w:val="00160BCF"/>
    <w:rsid w:val="00160DC2"/>
    <w:rsid w:val="00163A34"/>
    <w:rsid w:val="001656D5"/>
    <w:rsid w:val="00171185"/>
    <w:rsid w:val="00176202"/>
    <w:rsid w:val="0018325A"/>
    <w:rsid w:val="001869B2"/>
    <w:rsid w:val="0019285C"/>
    <w:rsid w:val="001C085C"/>
    <w:rsid w:val="001C558C"/>
    <w:rsid w:val="001D2FF6"/>
    <w:rsid w:val="001D7AA4"/>
    <w:rsid w:val="001E10B0"/>
    <w:rsid w:val="001E40F7"/>
    <w:rsid w:val="001E61C2"/>
    <w:rsid w:val="001E745D"/>
    <w:rsid w:val="001F2F8F"/>
    <w:rsid w:val="00213E1F"/>
    <w:rsid w:val="00234400"/>
    <w:rsid w:val="0024578B"/>
    <w:rsid w:val="002528D7"/>
    <w:rsid w:val="00263B80"/>
    <w:rsid w:val="002657F4"/>
    <w:rsid w:val="00277E0F"/>
    <w:rsid w:val="0028469B"/>
    <w:rsid w:val="00287E75"/>
    <w:rsid w:val="002A1140"/>
    <w:rsid w:val="002B0E14"/>
    <w:rsid w:val="002F24BE"/>
    <w:rsid w:val="00307AE4"/>
    <w:rsid w:val="003145D0"/>
    <w:rsid w:val="00316CDC"/>
    <w:rsid w:val="003175E1"/>
    <w:rsid w:val="00322A96"/>
    <w:rsid w:val="00323F82"/>
    <w:rsid w:val="00325860"/>
    <w:rsid w:val="00332F5A"/>
    <w:rsid w:val="003334FC"/>
    <w:rsid w:val="003479F4"/>
    <w:rsid w:val="003A7EC8"/>
    <w:rsid w:val="003C3C78"/>
    <w:rsid w:val="003D0AF0"/>
    <w:rsid w:val="003D2931"/>
    <w:rsid w:val="003E732B"/>
    <w:rsid w:val="003F1B52"/>
    <w:rsid w:val="004115E0"/>
    <w:rsid w:val="0042062E"/>
    <w:rsid w:val="004344A1"/>
    <w:rsid w:val="00441FD1"/>
    <w:rsid w:val="00477373"/>
    <w:rsid w:val="00482A5A"/>
    <w:rsid w:val="004837D7"/>
    <w:rsid w:val="0048395C"/>
    <w:rsid w:val="004A0021"/>
    <w:rsid w:val="004A282A"/>
    <w:rsid w:val="004A45BE"/>
    <w:rsid w:val="004A4CBD"/>
    <w:rsid w:val="004B1861"/>
    <w:rsid w:val="004D2D43"/>
    <w:rsid w:val="004E7660"/>
    <w:rsid w:val="004F0C0B"/>
    <w:rsid w:val="004F0C3A"/>
    <w:rsid w:val="00502DF7"/>
    <w:rsid w:val="00514767"/>
    <w:rsid w:val="0051540D"/>
    <w:rsid w:val="005175B1"/>
    <w:rsid w:val="00517DCC"/>
    <w:rsid w:val="0052481C"/>
    <w:rsid w:val="00530FBA"/>
    <w:rsid w:val="00536A8C"/>
    <w:rsid w:val="00541CCA"/>
    <w:rsid w:val="00543ACD"/>
    <w:rsid w:val="005478E4"/>
    <w:rsid w:val="0056215D"/>
    <w:rsid w:val="005726AD"/>
    <w:rsid w:val="00584DE4"/>
    <w:rsid w:val="005868F2"/>
    <w:rsid w:val="0059520F"/>
    <w:rsid w:val="005A5969"/>
    <w:rsid w:val="005A6CF0"/>
    <w:rsid w:val="005B0410"/>
    <w:rsid w:val="005C33CB"/>
    <w:rsid w:val="005C4FE2"/>
    <w:rsid w:val="005C64CA"/>
    <w:rsid w:val="005E352B"/>
    <w:rsid w:val="005E72E2"/>
    <w:rsid w:val="005F3FFC"/>
    <w:rsid w:val="00607233"/>
    <w:rsid w:val="00612A82"/>
    <w:rsid w:val="0061336D"/>
    <w:rsid w:val="006154E3"/>
    <w:rsid w:val="0061782D"/>
    <w:rsid w:val="00625898"/>
    <w:rsid w:val="006445E9"/>
    <w:rsid w:val="006731A2"/>
    <w:rsid w:val="00676DD1"/>
    <w:rsid w:val="00676ECE"/>
    <w:rsid w:val="00693A10"/>
    <w:rsid w:val="006A098B"/>
    <w:rsid w:val="006A1A19"/>
    <w:rsid w:val="006B4038"/>
    <w:rsid w:val="006C0062"/>
    <w:rsid w:val="006C4BAE"/>
    <w:rsid w:val="006C52EE"/>
    <w:rsid w:val="006F06CC"/>
    <w:rsid w:val="00702F58"/>
    <w:rsid w:val="0070786C"/>
    <w:rsid w:val="00710834"/>
    <w:rsid w:val="00723F0B"/>
    <w:rsid w:val="00733B73"/>
    <w:rsid w:val="00740498"/>
    <w:rsid w:val="0075583B"/>
    <w:rsid w:val="0076344E"/>
    <w:rsid w:val="0077059A"/>
    <w:rsid w:val="00770CDF"/>
    <w:rsid w:val="007B6A44"/>
    <w:rsid w:val="007C0FBC"/>
    <w:rsid w:val="007C5F17"/>
    <w:rsid w:val="007C7EF0"/>
    <w:rsid w:val="007C7F7E"/>
    <w:rsid w:val="007D29FE"/>
    <w:rsid w:val="007E635A"/>
    <w:rsid w:val="007E65D8"/>
    <w:rsid w:val="007F10EA"/>
    <w:rsid w:val="00801124"/>
    <w:rsid w:val="00803D4F"/>
    <w:rsid w:val="00806CAF"/>
    <w:rsid w:val="00810090"/>
    <w:rsid w:val="00813026"/>
    <w:rsid w:val="008140B9"/>
    <w:rsid w:val="00817558"/>
    <w:rsid w:val="00820452"/>
    <w:rsid w:val="0082389E"/>
    <w:rsid w:val="0083439D"/>
    <w:rsid w:val="00853416"/>
    <w:rsid w:val="00864BF4"/>
    <w:rsid w:val="00866BB4"/>
    <w:rsid w:val="00873F49"/>
    <w:rsid w:val="00876150"/>
    <w:rsid w:val="008A13FF"/>
    <w:rsid w:val="008A37B0"/>
    <w:rsid w:val="008B066F"/>
    <w:rsid w:val="008E19AB"/>
    <w:rsid w:val="009022EE"/>
    <w:rsid w:val="0090534B"/>
    <w:rsid w:val="00910A6D"/>
    <w:rsid w:val="009252BC"/>
    <w:rsid w:val="00931600"/>
    <w:rsid w:val="00941677"/>
    <w:rsid w:val="00952D8A"/>
    <w:rsid w:val="00956174"/>
    <w:rsid w:val="00975AD1"/>
    <w:rsid w:val="00975F3B"/>
    <w:rsid w:val="00977DF1"/>
    <w:rsid w:val="009969AB"/>
    <w:rsid w:val="009A2AF3"/>
    <w:rsid w:val="009A36FE"/>
    <w:rsid w:val="009A3A88"/>
    <w:rsid w:val="009A53D6"/>
    <w:rsid w:val="009C7B63"/>
    <w:rsid w:val="009E6DCD"/>
    <w:rsid w:val="009F2D6D"/>
    <w:rsid w:val="00A129BF"/>
    <w:rsid w:val="00A352BE"/>
    <w:rsid w:val="00A424D5"/>
    <w:rsid w:val="00A45101"/>
    <w:rsid w:val="00A51D9E"/>
    <w:rsid w:val="00A555AD"/>
    <w:rsid w:val="00A62606"/>
    <w:rsid w:val="00A731B5"/>
    <w:rsid w:val="00A7520C"/>
    <w:rsid w:val="00A7741F"/>
    <w:rsid w:val="00A77B0B"/>
    <w:rsid w:val="00A908BE"/>
    <w:rsid w:val="00A91B40"/>
    <w:rsid w:val="00A949A5"/>
    <w:rsid w:val="00AA0A1D"/>
    <w:rsid w:val="00AA5FA0"/>
    <w:rsid w:val="00AB0133"/>
    <w:rsid w:val="00AB313F"/>
    <w:rsid w:val="00AB529C"/>
    <w:rsid w:val="00AB74DA"/>
    <w:rsid w:val="00AC34F6"/>
    <w:rsid w:val="00AC35A3"/>
    <w:rsid w:val="00AC7066"/>
    <w:rsid w:val="00AD2AFD"/>
    <w:rsid w:val="00AD5B4B"/>
    <w:rsid w:val="00AD7F56"/>
    <w:rsid w:val="00AE4FBC"/>
    <w:rsid w:val="00AF2AAD"/>
    <w:rsid w:val="00B17407"/>
    <w:rsid w:val="00B2263F"/>
    <w:rsid w:val="00B25597"/>
    <w:rsid w:val="00B435B5"/>
    <w:rsid w:val="00B50441"/>
    <w:rsid w:val="00B81728"/>
    <w:rsid w:val="00BA24DA"/>
    <w:rsid w:val="00BB2714"/>
    <w:rsid w:val="00BB5084"/>
    <w:rsid w:val="00BB69DE"/>
    <w:rsid w:val="00BC1985"/>
    <w:rsid w:val="00BC4C01"/>
    <w:rsid w:val="00BC6522"/>
    <w:rsid w:val="00BC7DC4"/>
    <w:rsid w:val="00BD427E"/>
    <w:rsid w:val="00BD6450"/>
    <w:rsid w:val="00BD7780"/>
    <w:rsid w:val="00C233D6"/>
    <w:rsid w:val="00C2501E"/>
    <w:rsid w:val="00C44FDD"/>
    <w:rsid w:val="00C60720"/>
    <w:rsid w:val="00C626CD"/>
    <w:rsid w:val="00C75973"/>
    <w:rsid w:val="00C77D1B"/>
    <w:rsid w:val="00C80725"/>
    <w:rsid w:val="00C90A28"/>
    <w:rsid w:val="00C93790"/>
    <w:rsid w:val="00CC7FB4"/>
    <w:rsid w:val="00CD0360"/>
    <w:rsid w:val="00CD21F8"/>
    <w:rsid w:val="00CE3439"/>
    <w:rsid w:val="00CF1673"/>
    <w:rsid w:val="00CF5680"/>
    <w:rsid w:val="00D0630F"/>
    <w:rsid w:val="00D13F11"/>
    <w:rsid w:val="00D268E8"/>
    <w:rsid w:val="00D30986"/>
    <w:rsid w:val="00D378F3"/>
    <w:rsid w:val="00D72886"/>
    <w:rsid w:val="00D74268"/>
    <w:rsid w:val="00D91FA9"/>
    <w:rsid w:val="00DA6B59"/>
    <w:rsid w:val="00DB1FE0"/>
    <w:rsid w:val="00DC01D7"/>
    <w:rsid w:val="00DC6933"/>
    <w:rsid w:val="00DE2D2E"/>
    <w:rsid w:val="00E046F9"/>
    <w:rsid w:val="00E07144"/>
    <w:rsid w:val="00E117D3"/>
    <w:rsid w:val="00E307B9"/>
    <w:rsid w:val="00E5159A"/>
    <w:rsid w:val="00E5547C"/>
    <w:rsid w:val="00E60595"/>
    <w:rsid w:val="00E74789"/>
    <w:rsid w:val="00E80EEA"/>
    <w:rsid w:val="00E8322B"/>
    <w:rsid w:val="00E911D1"/>
    <w:rsid w:val="00E95A90"/>
    <w:rsid w:val="00EA35A6"/>
    <w:rsid w:val="00EA55A9"/>
    <w:rsid w:val="00EA66B7"/>
    <w:rsid w:val="00EB13C7"/>
    <w:rsid w:val="00EB45E9"/>
    <w:rsid w:val="00EB7208"/>
    <w:rsid w:val="00EB7E08"/>
    <w:rsid w:val="00EC665F"/>
    <w:rsid w:val="00ED613E"/>
    <w:rsid w:val="00EE5D57"/>
    <w:rsid w:val="00F01047"/>
    <w:rsid w:val="00F03B9B"/>
    <w:rsid w:val="00F30CB8"/>
    <w:rsid w:val="00F33CA2"/>
    <w:rsid w:val="00F35D56"/>
    <w:rsid w:val="00F37C2A"/>
    <w:rsid w:val="00F40CAF"/>
    <w:rsid w:val="00F40D14"/>
    <w:rsid w:val="00F416B8"/>
    <w:rsid w:val="00F43E0A"/>
    <w:rsid w:val="00F51F3A"/>
    <w:rsid w:val="00F52A04"/>
    <w:rsid w:val="00F54185"/>
    <w:rsid w:val="00F5688A"/>
    <w:rsid w:val="00F655AF"/>
    <w:rsid w:val="00F65B3D"/>
    <w:rsid w:val="00F67500"/>
    <w:rsid w:val="00F70836"/>
    <w:rsid w:val="00F7742B"/>
    <w:rsid w:val="00F85CE3"/>
    <w:rsid w:val="00F902F2"/>
    <w:rsid w:val="00F9247E"/>
    <w:rsid w:val="00F9404D"/>
    <w:rsid w:val="00F95326"/>
    <w:rsid w:val="00FB48E8"/>
    <w:rsid w:val="00FC41E6"/>
    <w:rsid w:val="00FE5878"/>
    <w:rsid w:val="00FF3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0"/>
    <w:lsdException w:name="Body Text Indent" w:uiPriority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HTML Variable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9C7B63"/>
    <w:pPr>
      <w:ind w:firstLine="567"/>
      <w:jc w:val="both"/>
    </w:pPr>
    <w:rPr>
      <w:rFonts w:ascii="Arial" w:hAnsi="Arial"/>
      <w:sz w:val="24"/>
      <w:szCs w:val="24"/>
    </w:rPr>
  </w:style>
  <w:style w:type="paragraph" w:styleId="1">
    <w:name w:val="heading 1"/>
    <w:aliases w:val="!Части документа"/>
    <w:basedOn w:val="a0"/>
    <w:next w:val="a0"/>
    <w:link w:val="10"/>
    <w:qFormat/>
    <w:locked/>
    <w:rsid w:val="009C7B63"/>
    <w:pPr>
      <w:jc w:val="center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!Разделы документа"/>
    <w:basedOn w:val="a0"/>
    <w:link w:val="20"/>
    <w:qFormat/>
    <w:locked/>
    <w:rsid w:val="009C7B63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qFormat/>
    <w:locked/>
    <w:rsid w:val="009C7B63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locked/>
    <w:rsid w:val="009C7B63"/>
    <w:pPr>
      <w:outlineLvl w:val="3"/>
    </w:pPr>
    <w:rPr>
      <w:b/>
      <w:bCs/>
      <w:sz w:val="26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1"/>
    <w:link w:val="a4"/>
    <w:uiPriority w:val="99"/>
    <w:locked/>
    <w:rsid w:val="007C5F17"/>
    <w:rPr>
      <w:rFonts w:ascii="Arial" w:hAnsi="Arial" w:cs="Arial"/>
    </w:rPr>
  </w:style>
  <w:style w:type="paragraph" w:styleId="a6">
    <w:name w:val="footer"/>
    <w:basedOn w:val="a0"/>
    <w:link w:val="a7"/>
    <w:uiPriority w:val="99"/>
    <w:rsid w:val="007C5F1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1"/>
    <w:link w:val="a6"/>
    <w:uiPriority w:val="99"/>
    <w:locked/>
    <w:rsid w:val="007C5F17"/>
    <w:rPr>
      <w:rFonts w:ascii="Arial" w:hAnsi="Arial" w:cs="Arial"/>
    </w:rPr>
  </w:style>
  <w:style w:type="paragraph" w:styleId="a8">
    <w:name w:val="Balloon Text"/>
    <w:basedOn w:val="a0"/>
    <w:link w:val="a9"/>
    <w:uiPriority w:val="99"/>
    <w:semiHidden/>
    <w:rsid w:val="004E76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1"/>
    <w:link w:val="a8"/>
    <w:uiPriority w:val="99"/>
    <w:locked/>
    <w:rsid w:val="004E7660"/>
    <w:rPr>
      <w:rFonts w:ascii="Tahoma" w:hAnsi="Tahoma" w:cs="Tahoma"/>
      <w:sz w:val="16"/>
      <w:szCs w:val="16"/>
    </w:rPr>
  </w:style>
  <w:style w:type="paragraph" w:styleId="aa">
    <w:name w:val="Body Text Indent"/>
    <w:basedOn w:val="a0"/>
    <w:link w:val="ab"/>
    <w:rsid w:val="001444B8"/>
    <w:pPr>
      <w:spacing w:before="60"/>
      <w:ind w:left="284" w:firstLine="284"/>
    </w:pPr>
    <w:rPr>
      <w:rFonts w:ascii="Times New Roman" w:hAnsi="Times New Roman"/>
    </w:rPr>
  </w:style>
  <w:style w:type="character" w:customStyle="1" w:styleId="ab">
    <w:name w:val="Основной текст с отступом Знак"/>
    <w:basedOn w:val="a1"/>
    <w:link w:val="aa"/>
    <w:rsid w:val="001444B8"/>
    <w:rPr>
      <w:sz w:val="24"/>
    </w:rPr>
  </w:style>
  <w:style w:type="paragraph" w:customStyle="1" w:styleId="ConsNormal">
    <w:name w:val="ConsNormal"/>
    <w:rsid w:val="00975F3B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a">
    <w:name w:val="Знак"/>
    <w:basedOn w:val="a0"/>
    <w:rsid w:val="00A949A5"/>
    <w:pPr>
      <w:numPr>
        <w:numId w:val="2"/>
      </w:numPr>
      <w:spacing w:after="160" w:line="240" w:lineRule="exact"/>
      <w:jc w:val="center"/>
    </w:pPr>
    <w:rPr>
      <w:b/>
      <w:bCs/>
      <w:i/>
      <w:iCs/>
      <w:sz w:val="28"/>
      <w:szCs w:val="28"/>
      <w:lang w:val="en-GB" w:eastAsia="en-US"/>
    </w:rPr>
  </w:style>
  <w:style w:type="character" w:customStyle="1" w:styleId="10">
    <w:name w:val="Заголовок 1 Знак"/>
    <w:aliases w:val="!Части документа Знак"/>
    <w:basedOn w:val="a1"/>
    <w:link w:val="1"/>
    <w:rsid w:val="003F1B5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aliases w:val="!Разделы документа Знак"/>
    <w:basedOn w:val="a1"/>
    <w:link w:val="2"/>
    <w:rsid w:val="003F1B52"/>
    <w:rPr>
      <w:rFonts w:ascii="Arial" w:hAnsi="Arial" w:cs="Arial"/>
      <w:b/>
      <w:bCs/>
      <w:iCs/>
      <w:sz w:val="30"/>
      <w:szCs w:val="28"/>
    </w:rPr>
  </w:style>
  <w:style w:type="character" w:customStyle="1" w:styleId="30">
    <w:name w:val="Заголовок 3 Знак"/>
    <w:aliases w:val="!Главы документа Знак"/>
    <w:basedOn w:val="a1"/>
    <w:link w:val="3"/>
    <w:rsid w:val="003F1B52"/>
    <w:rPr>
      <w:rFonts w:ascii="Arial" w:hAnsi="Arial" w:cs="Arial"/>
      <w:b/>
      <w:bCs/>
      <w:sz w:val="28"/>
      <w:szCs w:val="26"/>
    </w:rPr>
  </w:style>
  <w:style w:type="character" w:customStyle="1" w:styleId="40">
    <w:name w:val="Заголовок 4 Знак"/>
    <w:aliases w:val="!Параграфы/Статьи документа Знак"/>
    <w:basedOn w:val="a1"/>
    <w:link w:val="4"/>
    <w:rsid w:val="003F1B52"/>
    <w:rPr>
      <w:rFonts w:ascii="Arial" w:hAnsi="Arial"/>
      <w:b/>
      <w:bCs/>
      <w:sz w:val="26"/>
      <w:szCs w:val="28"/>
    </w:rPr>
  </w:style>
  <w:style w:type="character" w:styleId="HTML">
    <w:name w:val="HTML Variable"/>
    <w:aliases w:val="!Ссылки в документе"/>
    <w:basedOn w:val="a1"/>
    <w:rsid w:val="009C7B63"/>
    <w:rPr>
      <w:rFonts w:ascii="Arial" w:hAnsi="Arial"/>
      <w:b w:val="0"/>
      <w:i w:val="0"/>
      <w:iCs/>
      <w:color w:val="0000FF"/>
      <w:sz w:val="24"/>
      <w:u w:val="none"/>
    </w:rPr>
  </w:style>
  <w:style w:type="paragraph" w:styleId="ac">
    <w:name w:val="annotation text"/>
    <w:aliases w:val="!Равноширинный текст документа"/>
    <w:basedOn w:val="a0"/>
    <w:link w:val="ad"/>
    <w:semiHidden/>
    <w:rsid w:val="009C7B63"/>
    <w:rPr>
      <w:rFonts w:ascii="Courier" w:hAnsi="Courier"/>
      <w:sz w:val="22"/>
      <w:szCs w:val="20"/>
    </w:rPr>
  </w:style>
  <w:style w:type="character" w:customStyle="1" w:styleId="ad">
    <w:name w:val="Текст примечания Знак"/>
    <w:aliases w:val="!Равноширинный текст документа Знак"/>
    <w:basedOn w:val="a1"/>
    <w:link w:val="ac"/>
    <w:semiHidden/>
    <w:rsid w:val="003F1B52"/>
    <w:rPr>
      <w:rFonts w:ascii="Courier" w:hAnsi="Courier"/>
      <w:sz w:val="22"/>
    </w:rPr>
  </w:style>
  <w:style w:type="paragraph" w:customStyle="1" w:styleId="Title">
    <w:name w:val="Title!Название НПА"/>
    <w:basedOn w:val="a0"/>
    <w:rsid w:val="009C7B63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ae">
    <w:name w:val="Hyperlink"/>
    <w:basedOn w:val="a1"/>
    <w:rsid w:val="009C7B63"/>
    <w:rPr>
      <w:color w:val="0000FF"/>
      <w:u w:val="none"/>
    </w:rPr>
  </w:style>
  <w:style w:type="paragraph" w:customStyle="1" w:styleId="ConsPlusNormal">
    <w:name w:val="ConsPlusNormal"/>
    <w:rsid w:val="00584DE4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584DE4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styleId="af">
    <w:name w:val="Emphasis"/>
    <w:basedOn w:val="a1"/>
    <w:qFormat/>
    <w:locked/>
    <w:rsid w:val="00B50441"/>
    <w:rPr>
      <w:i/>
      <w:iCs/>
    </w:rPr>
  </w:style>
  <w:style w:type="paragraph" w:styleId="af0">
    <w:name w:val="List Paragraph"/>
    <w:basedOn w:val="a0"/>
    <w:uiPriority w:val="34"/>
    <w:qFormat/>
    <w:rsid w:val="003D0AF0"/>
    <w:pPr>
      <w:ind w:left="720"/>
      <w:contextualSpacing/>
    </w:pPr>
  </w:style>
  <w:style w:type="paragraph" w:customStyle="1" w:styleId="af1">
    <w:name w:val="Знак Знак Знак Знак Знак Знак Знак Знак"/>
    <w:basedOn w:val="a0"/>
    <w:uiPriority w:val="99"/>
    <w:rsid w:val="00DC01D7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cs="Arial"/>
      <w:b/>
      <w:bCs/>
      <w:i/>
      <w:iCs/>
      <w:sz w:val="28"/>
      <w:szCs w:val="2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2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scli\&#1040;&#1088;&#1084;&#1052;&#1091;&#1085;&#1080;&#1094;&#1080;&#1087;&#1072;&#1083;%202.1%20(build%201.1)\Resources\styles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F412CE-E5B7-4FC8-9694-73F67FCA7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styles.dot</Template>
  <TotalTime>0</TotalTime>
  <Pages>2</Pages>
  <Words>330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2208</CharactersWithSpaces>
  <SharedDoc>false</SharedDoc>
  <HLinks>
    <vt:vector size="6" baseType="variant"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consultantplus://offline/ref=E0A59EB3B431CD5F1158694FC8AFD3F5011F95C372BFFF75811F0856BA5F22EB32299D35D73D6863F4001855005FE9C687A8A13EADADRFj3G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адм</cp:lastModifiedBy>
  <cp:revision>2</cp:revision>
  <cp:lastPrinted>2020-11-24T07:46:00Z</cp:lastPrinted>
  <dcterms:created xsi:type="dcterms:W3CDTF">2020-11-27T06:14:00Z</dcterms:created>
  <dcterms:modified xsi:type="dcterms:W3CDTF">2020-11-27T06:14:00Z</dcterms:modified>
</cp:coreProperties>
</file>