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09" w:rsidRDefault="003F0409" w:rsidP="003F0409">
      <w:pPr>
        <w:jc w:val="center"/>
        <w:rPr>
          <w:b/>
          <w:i/>
        </w:rPr>
      </w:pPr>
      <w:r>
        <w:rPr>
          <w:noProof/>
        </w:rPr>
        <w:drawing>
          <wp:inline distT="0" distB="0" distL="0" distR="0">
            <wp:extent cx="723900" cy="942975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409" w:rsidRDefault="003F0409" w:rsidP="003F0409">
      <w:pPr>
        <w:jc w:val="center"/>
        <w:rPr>
          <w:b/>
        </w:rPr>
      </w:pPr>
    </w:p>
    <w:p w:rsidR="003F0409" w:rsidRPr="003F0409" w:rsidRDefault="003F0409" w:rsidP="003F0409">
      <w:pPr>
        <w:jc w:val="center"/>
        <w:rPr>
          <w:rFonts w:ascii="Times New Roman" w:hAnsi="Times New Roman"/>
          <w:b/>
          <w:sz w:val="36"/>
          <w:szCs w:val="36"/>
        </w:rPr>
      </w:pPr>
      <w:r w:rsidRPr="003F0409">
        <w:rPr>
          <w:rFonts w:ascii="Times New Roman" w:hAnsi="Times New Roman"/>
          <w:b/>
          <w:sz w:val="36"/>
          <w:szCs w:val="36"/>
        </w:rPr>
        <w:t>КОМИТЕТ МЕСТНОГО САМОУПРАВЛЕНИЯ</w:t>
      </w:r>
    </w:p>
    <w:p w:rsidR="003F0409" w:rsidRPr="003F0409" w:rsidRDefault="003F0409" w:rsidP="003F0409">
      <w:pPr>
        <w:jc w:val="center"/>
        <w:rPr>
          <w:rFonts w:ascii="Times New Roman" w:hAnsi="Times New Roman"/>
          <w:b/>
          <w:sz w:val="36"/>
          <w:szCs w:val="36"/>
        </w:rPr>
      </w:pPr>
      <w:r w:rsidRPr="003F0409">
        <w:rPr>
          <w:rFonts w:ascii="Times New Roman" w:hAnsi="Times New Roman"/>
          <w:b/>
          <w:sz w:val="36"/>
          <w:szCs w:val="36"/>
        </w:rPr>
        <w:t>ВЕРХНЕЕЛЮЗАНСКОГО СЕЛЬСОВЕТА</w:t>
      </w:r>
    </w:p>
    <w:p w:rsidR="003F0409" w:rsidRPr="003F0409" w:rsidRDefault="003F0409" w:rsidP="003F0409">
      <w:pPr>
        <w:jc w:val="center"/>
        <w:rPr>
          <w:rFonts w:ascii="Times New Roman" w:hAnsi="Times New Roman"/>
          <w:b/>
          <w:sz w:val="36"/>
          <w:szCs w:val="36"/>
        </w:rPr>
      </w:pPr>
      <w:r w:rsidRPr="003F0409">
        <w:rPr>
          <w:rFonts w:ascii="Times New Roman" w:hAnsi="Times New Roman"/>
          <w:b/>
          <w:sz w:val="36"/>
          <w:szCs w:val="36"/>
        </w:rPr>
        <w:t>ГОРОДИЩЕНСКОГО РАЙОНА</w:t>
      </w:r>
    </w:p>
    <w:p w:rsidR="003F0409" w:rsidRPr="003F0409" w:rsidRDefault="003F0409" w:rsidP="003F0409">
      <w:pPr>
        <w:jc w:val="center"/>
        <w:rPr>
          <w:rFonts w:ascii="Times New Roman" w:hAnsi="Times New Roman"/>
          <w:b/>
          <w:sz w:val="36"/>
          <w:szCs w:val="36"/>
        </w:rPr>
      </w:pPr>
      <w:r w:rsidRPr="003F0409">
        <w:rPr>
          <w:rFonts w:ascii="Times New Roman" w:hAnsi="Times New Roman"/>
          <w:b/>
          <w:sz w:val="36"/>
          <w:szCs w:val="36"/>
        </w:rPr>
        <w:t>ПЕНЗЕНСКОЙ ОБЛАСТИ</w:t>
      </w:r>
    </w:p>
    <w:p w:rsidR="003F0409" w:rsidRPr="003F0409" w:rsidRDefault="003F0409" w:rsidP="003F0409">
      <w:pPr>
        <w:jc w:val="center"/>
        <w:rPr>
          <w:rFonts w:ascii="Times New Roman" w:hAnsi="Times New Roman"/>
          <w:b/>
        </w:rPr>
      </w:pPr>
    </w:p>
    <w:p w:rsidR="003F0409" w:rsidRPr="003F0409" w:rsidRDefault="003F0409" w:rsidP="003F0409">
      <w:pPr>
        <w:jc w:val="center"/>
        <w:rPr>
          <w:rFonts w:ascii="Times New Roman" w:hAnsi="Times New Roman"/>
          <w:b/>
          <w:sz w:val="36"/>
          <w:szCs w:val="36"/>
        </w:rPr>
      </w:pPr>
      <w:r w:rsidRPr="003F0409">
        <w:rPr>
          <w:rFonts w:ascii="Times New Roman" w:hAnsi="Times New Roman"/>
          <w:b/>
          <w:sz w:val="36"/>
          <w:szCs w:val="36"/>
        </w:rPr>
        <w:t>СЕДЬМОГО СОЗЫВА</w:t>
      </w:r>
    </w:p>
    <w:p w:rsidR="003F0409" w:rsidRPr="003F0409" w:rsidRDefault="003F0409" w:rsidP="003F0409">
      <w:pPr>
        <w:rPr>
          <w:rFonts w:ascii="Times New Roman" w:hAnsi="Times New Roman"/>
        </w:rPr>
      </w:pPr>
    </w:p>
    <w:p w:rsidR="003F0409" w:rsidRPr="00F56D2C" w:rsidRDefault="003F0409" w:rsidP="003F0409">
      <w:pPr>
        <w:jc w:val="center"/>
        <w:rPr>
          <w:rFonts w:ascii="Times New Roman" w:hAnsi="Times New Roman"/>
          <w:b/>
          <w:sz w:val="32"/>
          <w:szCs w:val="32"/>
        </w:rPr>
      </w:pPr>
      <w:r w:rsidRPr="00F56D2C">
        <w:rPr>
          <w:rFonts w:ascii="Times New Roman" w:hAnsi="Times New Roman"/>
          <w:b/>
          <w:sz w:val="32"/>
          <w:szCs w:val="32"/>
        </w:rPr>
        <w:t>РЕШЕНИЕ</w:t>
      </w:r>
    </w:p>
    <w:p w:rsidR="00E5159A" w:rsidRPr="007821E9" w:rsidRDefault="00E5159A" w:rsidP="003F0409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1444B8" w:rsidRPr="007821E9" w:rsidRDefault="003F0409" w:rsidP="007821E9">
      <w:pPr>
        <w:pStyle w:val="Title"/>
        <w:spacing w:before="0" w:after="0"/>
        <w:ind w:firstLine="709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с.Верхняя Елюзань </w:t>
      </w:r>
    </w:p>
    <w:p w:rsidR="006C0062" w:rsidRPr="007821E9" w:rsidRDefault="006C0062" w:rsidP="007821E9">
      <w:pPr>
        <w:pStyle w:val="Title"/>
        <w:spacing w:before="0" w:after="0"/>
        <w:ind w:firstLine="709"/>
        <w:rPr>
          <w:rFonts w:ascii="Times New Roman" w:hAnsi="Times New Roman" w:cs="Times New Roman"/>
          <w:sz w:val="26"/>
          <w:szCs w:val="26"/>
        </w:rPr>
      </w:pPr>
    </w:p>
    <w:p w:rsidR="001444B8" w:rsidRPr="00817577" w:rsidRDefault="001444B8" w:rsidP="007821E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17577"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A949A5" w:rsidRPr="00817577">
        <w:rPr>
          <w:rFonts w:ascii="Times New Roman" w:hAnsi="Times New Roman"/>
          <w:b/>
          <w:sz w:val="28"/>
          <w:szCs w:val="28"/>
        </w:rPr>
        <w:t xml:space="preserve">Порядок проведения конкурса на замещение должности главы администрации </w:t>
      </w:r>
      <w:r w:rsidR="003F0409" w:rsidRPr="00817577">
        <w:rPr>
          <w:rFonts w:ascii="Times New Roman" w:hAnsi="Times New Roman"/>
          <w:b/>
          <w:sz w:val="28"/>
          <w:szCs w:val="28"/>
        </w:rPr>
        <w:t xml:space="preserve">Верхнеелюзанского сельсовета </w:t>
      </w:r>
      <w:r w:rsidR="00A949A5" w:rsidRPr="00817577">
        <w:rPr>
          <w:rFonts w:ascii="Times New Roman" w:hAnsi="Times New Roman"/>
          <w:b/>
          <w:sz w:val="28"/>
          <w:szCs w:val="28"/>
        </w:rPr>
        <w:t>Городищенского района Пензенской области</w:t>
      </w:r>
      <w:r w:rsidR="00BC6522" w:rsidRPr="00817577">
        <w:rPr>
          <w:rFonts w:ascii="Times New Roman" w:hAnsi="Times New Roman"/>
          <w:b/>
          <w:sz w:val="28"/>
          <w:szCs w:val="28"/>
        </w:rPr>
        <w:t>,</w:t>
      </w:r>
      <w:r w:rsidR="00A949A5" w:rsidRPr="00817577">
        <w:rPr>
          <w:rFonts w:ascii="Times New Roman" w:hAnsi="Times New Roman"/>
          <w:b/>
          <w:sz w:val="28"/>
          <w:szCs w:val="28"/>
        </w:rPr>
        <w:t xml:space="preserve"> назначаемого по контракту</w:t>
      </w:r>
      <w:r w:rsidR="001578EF" w:rsidRPr="00817577">
        <w:rPr>
          <w:rFonts w:ascii="Times New Roman" w:hAnsi="Times New Roman"/>
          <w:b/>
          <w:sz w:val="28"/>
          <w:szCs w:val="28"/>
        </w:rPr>
        <w:t>,</w:t>
      </w:r>
      <w:r w:rsidRPr="00817577">
        <w:rPr>
          <w:rFonts w:ascii="Times New Roman" w:hAnsi="Times New Roman"/>
          <w:b/>
          <w:sz w:val="28"/>
          <w:szCs w:val="28"/>
        </w:rPr>
        <w:t xml:space="preserve"> </w:t>
      </w:r>
      <w:r w:rsidR="003F0409" w:rsidRPr="00817577">
        <w:rPr>
          <w:rFonts w:ascii="Times New Roman" w:hAnsi="Times New Roman"/>
          <w:b/>
          <w:sz w:val="28"/>
          <w:szCs w:val="28"/>
        </w:rPr>
        <w:t>утвержденный решением Комитета местного самоуправления Верхнеелюзанского сельсовета Городищенского района Пензенской области</w:t>
      </w:r>
      <w:r w:rsidR="003F1B52" w:rsidRPr="00817577">
        <w:rPr>
          <w:rFonts w:ascii="Times New Roman" w:hAnsi="Times New Roman"/>
          <w:b/>
          <w:sz w:val="28"/>
          <w:szCs w:val="28"/>
        </w:rPr>
        <w:t xml:space="preserve"> </w:t>
      </w:r>
      <w:r w:rsidR="001578EF" w:rsidRPr="00817577">
        <w:rPr>
          <w:rFonts w:ascii="Times New Roman" w:hAnsi="Times New Roman"/>
          <w:b/>
          <w:sz w:val="28"/>
          <w:szCs w:val="28"/>
        </w:rPr>
        <w:t xml:space="preserve">от </w:t>
      </w:r>
      <w:r w:rsidR="003F0409" w:rsidRPr="00817577">
        <w:rPr>
          <w:rFonts w:ascii="Times New Roman" w:hAnsi="Times New Roman"/>
          <w:b/>
          <w:sz w:val="28"/>
          <w:szCs w:val="28"/>
        </w:rPr>
        <w:t xml:space="preserve"> 04.09.2014 № 497-183/5</w:t>
      </w:r>
      <w:r w:rsidR="00A949A5" w:rsidRPr="00817577">
        <w:rPr>
          <w:rFonts w:ascii="Times New Roman" w:hAnsi="Times New Roman"/>
          <w:b/>
          <w:sz w:val="28"/>
          <w:szCs w:val="28"/>
        </w:rPr>
        <w:t xml:space="preserve"> </w:t>
      </w:r>
      <w:r w:rsidR="00FF30B2" w:rsidRPr="00817577">
        <w:rPr>
          <w:rFonts w:ascii="Times New Roman" w:hAnsi="Times New Roman"/>
          <w:b/>
          <w:sz w:val="28"/>
          <w:szCs w:val="28"/>
        </w:rPr>
        <w:t>(с последующими изменениями)</w:t>
      </w:r>
    </w:p>
    <w:p w:rsidR="00CE6E4C" w:rsidRPr="00817577" w:rsidRDefault="00CE6E4C" w:rsidP="007821E9">
      <w:pPr>
        <w:ind w:firstLine="709"/>
        <w:rPr>
          <w:rFonts w:ascii="Times New Roman" w:hAnsi="Times New Roman"/>
          <w:sz w:val="28"/>
          <w:szCs w:val="28"/>
        </w:rPr>
      </w:pPr>
    </w:p>
    <w:p w:rsidR="00306518" w:rsidRPr="00817577" w:rsidRDefault="00306518" w:rsidP="007821E9">
      <w:pPr>
        <w:ind w:firstLine="709"/>
        <w:rPr>
          <w:rFonts w:ascii="Times New Roman" w:hAnsi="Times New Roman"/>
          <w:sz w:val="28"/>
          <w:szCs w:val="28"/>
        </w:rPr>
      </w:pPr>
      <w:r w:rsidRPr="00817577">
        <w:rPr>
          <w:rFonts w:ascii="Times New Roman" w:hAnsi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 (с последующими изменениями), Федеральным законом от 02.03.2007 № 25-ФЗ «О муниципальной службе в Российской Федерации» (с последующими изме</w:t>
      </w:r>
      <w:r w:rsidR="003F0409" w:rsidRPr="00817577">
        <w:rPr>
          <w:rFonts w:ascii="Times New Roman" w:hAnsi="Times New Roman"/>
          <w:sz w:val="28"/>
          <w:szCs w:val="28"/>
        </w:rPr>
        <w:t>нениями), на основании статьи 19</w:t>
      </w:r>
      <w:r w:rsidRPr="00817577">
        <w:rPr>
          <w:rFonts w:ascii="Times New Roman" w:hAnsi="Times New Roman"/>
          <w:sz w:val="28"/>
          <w:szCs w:val="28"/>
        </w:rPr>
        <w:t xml:space="preserve"> Устава</w:t>
      </w:r>
      <w:r w:rsidR="00817577" w:rsidRPr="00817577">
        <w:rPr>
          <w:rFonts w:ascii="Times New Roman" w:hAnsi="Times New Roman"/>
          <w:sz w:val="28"/>
          <w:szCs w:val="28"/>
        </w:rPr>
        <w:t xml:space="preserve"> Верхнеелюзанского сельсовета </w:t>
      </w:r>
      <w:r w:rsidRPr="00817577">
        <w:rPr>
          <w:rFonts w:ascii="Times New Roman" w:hAnsi="Times New Roman"/>
          <w:sz w:val="28"/>
          <w:szCs w:val="28"/>
        </w:rPr>
        <w:t xml:space="preserve"> Городищенского района Пензенской области (с последующими изменениями),</w:t>
      </w:r>
    </w:p>
    <w:p w:rsidR="001444B8" w:rsidRPr="00817577" w:rsidRDefault="001444B8" w:rsidP="007821E9">
      <w:pPr>
        <w:ind w:firstLine="709"/>
        <w:rPr>
          <w:rFonts w:ascii="Times New Roman" w:hAnsi="Times New Roman"/>
          <w:sz w:val="28"/>
          <w:szCs w:val="28"/>
        </w:rPr>
      </w:pPr>
    </w:p>
    <w:p w:rsidR="00F56D2C" w:rsidRPr="00F56D2C" w:rsidRDefault="00F56D2C" w:rsidP="00F56D2C">
      <w:pPr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56D2C">
        <w:rPr>
          <w:rFonts w:ascii="Times New Roman" w:hAnsi="Times New Roman"/>
          <w:b/>
          <w:sz w:val="28"/>
          <w:szCs w:val="28"/>
        </w:rPr>
        <w:t>Комитет местного самоуправления Верхнеелюзанского сельсовета Городищенского района Пензенской области  решил:</w:t>
      </w:r>
    </w:p>
    <w:p w:rsidR="00F56D2C" w:rsidRPr="00F56D2C" w:rsidRDefault="00F56D2C" w:rsidP="00F56D2C">
      <w:pPr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6D168D" w:rsidRPr="00817577" w:rsidRDefault="001444B8" w:rsidP="007821E9">
      <w:pPr>
        <w:ind w:firstLine="709"/>
        <w:rPr>
          <w:rFonts w:ascii="Times New Roman" w:hAnsi="Times New Roman"/>
          <w:sz w:val="28"/>
          <w:szCs w:val="28"/>
        </w:rPr>
      </w:pPr>
      <w:r w:rsidRPr="00817577">
        <w:rPr>
          <w:rFonts w:ascii="Times New Roman" w:hAnsi="Times New Roman"/>
          <w:sz w:val="28"/>
          <w:szCs w:val="28"/>
        </w:rPr>
        <w:t>1. Внести в</w:t>
      </w:r>
      <w:r w:rsidR="003F1B52" w:rsidRPr="00817577">
        <w:rPr>
          <w:rFonts w:ascii="Times New Roman" w:hAnsi="Times New Roman"/>
          <w:sz w:val="28"/>
          <w:szCs w:val="28"/>
        </w:rPr>
        <w:t xml:space="preserve"> </w:t>
      </w:r>
      <w:r w:rsidR="00A949A5" w:rsidRPr="00817577">
        <w:rPr>
          <w:rFonts w:ascii="Times New Roman" w:hAnsi="Times New Roman"/>
          <w:sz w:val="28"/>
          <w:szCs w:val="28"/>
        </w:rPr>
        <w:t>Порядок проведения конкурса на замещение должности главы администрации</w:t>
      </w:r>
      <w:r w:rsidR="003F0409" w:rsidRPr="00817577">
        <w:rPr>
          <w:rFonts w:ascii="Times New Roman" w:hAnsi="Times New Roman"/>
          <w:sz w:val="28"/>
          <w:szCs w:val="28"/>
        </w:rPr>
        <w:t xml:space="preserve"> Верхнеелюзанского сельсовета </w:t>
      </w:r>
      <w:r w:rsidR="00A949A5" w:rsidRPr="00817577">
        <w:rPr>
          <w:rFonts w:ascii="Times New Roman" w:hAnsi="Times New Roman"/>
          <w:sz w:val="28"/>
          <w:szCs w:val="28"/>
        </w:rPr>
        <w:t xml:space="preserve"> Городищенского района Пензенской области</w:t>
      </w:r>
      <w:r w:rsidR="00BC6522" w:rsidRPr="00817577">
        <w:rPr>
          <w:rFonts w:ascii="Times New Roman" w:hAnsi="Times New Roman"/>
          <w:sz w:val="28"/>
          <w:szCs w:val="28"/>
        </w:rPr>
        <w:t>,</w:t>
      </w:r>
      <w:r w:rsidR="00A949A5" w:rsidRPr="00817577">
        <w:rPr>
          <w:rFonts w:ascii="Times New Roman" w:hAnsi="Times New Roman"/>
          <w:sz w:val="28"/>
          <w:szCs w:val="28"/>
        </w:rPr>
        <w:t xml:space="preserve"> назначаемого по контракту, утвержденн</w:t>
      </w:r>
      <w:r w:rsidR="009A36FE" w:rsidRPr="00817577">
        <w:rPr>
          <w:rFonts w:ascii="Times New Roman" w:hAnsi="Times New Roman"/>
          <w:sz w:val="28"/>
          <w:szCs w:val="28"/>
        </w:rPr>
        <w:t>ый</w:t>
      </w:r>
      <w:r w:rsidR="00A949A5" w:rsidRPr="00817577">
        <w:rPr>
          <w:rFonts w:ascii="Times New Roman" w:hAnsi="Times New Roman"/>
          <w:sz w:val="28"/>
          <w:szCs w:val="28"/>
        </w:rPr>
        <w:t xml:space="preserve"> решением </w:t>
      </w:r>
      <w:r w:rsidR="003F0409" w:rsidRPr="00817577">
        <w:rPr>
          <w:rFonts w:ascii="Times New Roman" w:hAnsi="Times New Roman"/>
          <w:sz w:val="28"/>
          <w:szCs w:val="28"/>
        </w:rPr>
        <w:t xml:space="preserve">Комитета местного самоуправления Верхнеелюзанского сельсовета Городищенского района Пензенской области </w:t>
      </w:r>
      <w:r w:rsidR="00A949A5" w:rsidRPr="00817577">
        <w:rPr>
          <w:rFonts w:ascii="Times New Roman" w:hAnsi="Times New Roman"/>
          <w:sz w:val="28"/>
          <w:szCs w:val="28"/>
        </w:rPr>
        <w:t xml:space="preserve">от </w:t>
      </w:r>
      <w:r w:rsidR="003F0409" w:rsidRPr="00817577">
        <w:rPr>
          <w:rFonts w:ascii="Times New Roman" w:hAnsi="Times New Roman"/>
          <w:sz w:val="28"/>
          <w:szCs w:val="28"/>
        </w:rPr>
        <w:t>04.09.2014. № 497-183/5</w:t>
      </w:r>
      <w:r w:rsidR="00A949A5" w:rsidRPr="00817577">
        <w:rPr>
          <w:rFonts w:ascii="Times New Roman" w:hAnsi="Times New Roman"/>
          <w:sz w:val="28"/>
          <w:szCs w:val="28"/>
        </w:rPr>
        <w:t xml:space="preserve"> (с последующими изменениями)</w:t>
      </w:r>
      <w:r w:rsidR="00F65B3D" w:rsidRPr="00817577">
        <w:rPr>
          <w:rFonts w:ascii="Times New Roman" w:hAnsi="Times New Roman"/>
          <w:sz w:val="28"/>
          <w:szCs w:val="28"/>
        </w:rPr>
        <w:t>,</w:t>
      </w:r>
      <w:r w:rsidR="00E5159A" w:rsidRPr="00817577">
        <w:rPr>
          <w:rFonts w:ascii="Times New Roman" w:hAnsi="Times New Roman"/>
          <w:sz w:val="28"/>
          <w:szCs w:val="28"/>
        </w:rPr>
        <w:t xml:space="preserve"> </w:t>
      </w:r>
      <w:r w:rsidR="006D168D" w:rsidRPr="00817577">
        <w:rPr>
          <w:rFonts w:ascii="Times New Roman" w:hAnsi="Times New Roman"/>
          <w:sz w:val="28"/>
          <w:szCs w:val="28"/>
        </w:rPr>
        <w:t>следующие изменения:</w:t>
      </w:r>
    </w:p>
    <w:p w:rsidR="006D168D" w:rsidRPr="00817577" w:rsidRDefault="006D168D" w:rsidP="007821E9">
      <w:pPr>
        <w:ind w:firstLine="709"/>
        <w:rPr>
          <w:rFonts w:ascii="Times New Roman" w:hAnsi="Times New Roman"/>
          <w:sz w:val="28"/>
          <w:szCs w:val="28"/>
        </w:rPr>
      </w:pPr>
      <w:r w:rsidRPr="00817577">
        <w:rPr>
          <w:rFonts w:ascii="Times New Roman" w:hAnsi="Times New Roman"/>
          <w:sz w:val="28"/>
          <w:szCs w:val="28"/>
        </w:rPr>
        <w:t>1.1 подпункт 4 пункта 3.1 изложить в следующей редакции:</w:t>
      </w:r>
    </w:p>
    <w:p w:rsidR="006D168D" w:rsidRPr="00817577" w:rsidRDefault="006D168D" w:rsidP="007821E9">
      <w:pPr>
        <w:ind w:firstLine="709"/>
        <w:rPr>
          <w:rFonts w:ascii="Times New Roman" w:hAnsi="Times New Roman"/>
          <w:sz w:val="28"/>
          <w:szCs w:val="28"/>
        </w:rPr>
      </w:pPr>
      <w:r w:rsidRPr="00817577">
        <w:rPr>
          <w:rFonts w:ascii="Times New Roman" w:hAnsi="Times New Roman"/>
          <w:sz w:val="28"/>
          <w:szCs w:val="28"/>
        </w:rPr>
        <w:t xml:space="preserve">«4) трудовую книжку (при наличии) и (или) сведения о трудовой деятельности, оформленные в установленном законодательстве порядке, за </w:t>
      </w:r>
      <w:r w:rsidRPr="00817577">
        <w:rPr>
          <w:rFonts w:ascii="Times New Roman" w:hAnsi="Times New Roman"/>
          <w:sz w:val="28"/>
          <w:szCs w:val="28"/>
        </w:rPr>
        <w:lastRenderedPageBreak/>
        <w:t>исключением случаев, когда трудовой договор (контракт) заключается впервые;».</w:t>
      </w:r>
    </w:p>
    <w:p w:rsidR="006D168D" w:rsidRPr="00817577" w:rsidRDefault="006D168D" w:rsidP="007821E9">
      <w:pPr>
        <w:ind w:firstLine="709"/>
        <w:rPr>
          <w:rFonts w:ascii="Times New Roman" w:hAnsi="Times New Roman"/>
          <w:sz w:val="28"/>
          <w:szCs w:val="28"/>
        </w:rPr>
      </w:pPr>
      <w:r w:rsidRPr="00817577">
        <w:rPr>
          <w:rFonts w:ascii="Times New Roman" w:hAnsi="Times New Roman"/>
          <w:sz w:val="28"/>
          <w:szCs w:val="28"/>
        </w:rPr>
        <w:t>1.2</w:t>
      </w:r>
      <w:r w:rsidR="005219AD">
        <w:rPr>
          <w:rFonts w:ascii="Times New Roman" w:hAnsi="Times New Roman"/>
          <w:sz w:val="28"/>
          <w:szCs w:val="28"/>
        </w:rPr>
        <w:t>.</w:t>
      </w:r>
      <w:r w:rsidRPr="00817577">
        <w:rPr>
          <w:rFonts w:ascii="Times New Roman" w:hAnsi="Times New Roman"/>
          <w:sz w:val="28"/>
          <w:szCs w:val="28"/>
        </w:rPr>
        <w:t xml:space="preserve"> дополнить пунктом 3.1.2 следующего содержания:</w:t>
      </w:r>
    </w:p>
    <w:p w:rsidR="006D168D" w:rsidRPr="00817577" w:rsidRDefault="006D168D" w:rsidP="007821E9">
      <w:pPr>
        <w:ind w:firstLine="709"/>
        <w:rPr>
          <w:rFonts w:ascii="Times New Roman" w:hAnsi="Times New Roman"/>
          <w:sz w:val="28"/>
          <w:szCs w:val="28"/>
        </w:rPr>
      </w:pPr>
      <w:r w:rsidRPr="00817577">
        <w:rPr>
          <w:rFonts w:ascii="Times New Roman" w:hAnsi="Times New Roman"/>
          <w:sz w:val="28"/>
          <w:szCs w:val="28"/>
        </w:rPr>
        <w:t>«3.1.2. Документы, указанные в подпунктах 3-8 пункта 3.1 настоящего Порядка, представляются в подлинниках, которые после изготовления копий с них возвращаются гражданину, либо в копиях, заверенных в порядке, установленном законодательством Российской Федерации. Копии документов сверяются с подлинными документами секретарем конкурсной комиссии.».</w:t>
      </w:r>
    </w:p>
    <w:p w:rsidR="00971DC7" w:rsidRPr="00817577" w:rsidRDefault="00730813" w:rsidP="007821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971DC7" w:rsidRPr="00817577">
        <w:rPr>
          <w:rFonts w:ascii="Times New Roman" w:hAnsi="Times New Roman"/>
          <w:sz w:val="28"/>
          <w:szCs w:val="28"/>
        </w:rPr>
        <w:t>Настоящее решение опубликовать в информационном бюллетене Комитета местного самоуправления Верхнеелюзанского сельсовета  Городищенского района Пензенской области «Верхнеелюзанские вести».</w:t>
      </w:r>
    </w:p>
    <w:p w:rsidR="00D51ABE" w:rsidRPr="00817577" w:rsidRDefault="00D51ABE" w:rsidP="007821E9">
      <w:pPr>
        <w:ind w:firstLine="709"/>
        <w:rPr>
          <w:rFonts w:ascii="Times New Roman" w:hAnsi="Times New Roman"/>
          <w:sz w:val="28"/>
          <w:szCs w:val="28"/>
        </w:rPr>
      </w:pPr>
      <w:r w:rsidRPr="00817577">
        <w:rPr>
          <w:rFonts w:ascii="Times New Roman" w:hAnsi="Times New Roman"/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1122E8" w:rsidRPr="00817577" w:rsidRDefault="00D51ABE" w:rsidP="001122E8">
      <w:pPr>
        <w:rPr>
          <w:rFonts w:ascii="Times New Roman" w:hAnsi="Times New Roman"/>
          <w:sz w:val="28"/>
          <w:szCs w:val="28"/>
        </w:rPr>
      </w:pPr>
      <w:r w:rsidRPr="00817577">
        <w:rPr>
          <w:rFonts w:ascii="Times New Roman" w:hAnsi="Times New Roman"/>
          <w:sz w:val="28"/>
          <w:szCs w:val="28"/>
        </w:rPr>
        <w:t xml:space="preserve">4. Контроль за исполнением настоящего решения возложить на </w:t>
      </w:r>
      <w:r w:rsidR="001122E8" w:rsidRPr="00817577">
        <w:rPr>
          <w:rFonts w:ascii="Times New Roman" w:hAnsi="Times New Roman"/>
          <w:sz w:val="28"/>
          <w:szCs w:val="28"/>
        </w:rPr>
        <w:t xml:space="preserve">на Главу Верхнеелюзанского сельсовета Городищенского района Пензенской области. </w:t>
      </w:r>
    </w:p>
    <w:p w:rsidR="001122E8" w:rsidRPr="00817577" w:rsidRDefault="001122E8" w:rsidP="001122E8">
      <w:pPr>
        <w:autoSpaceDE w:val="0"/>
        <w:autoSpaceDN w:val="0"/>
        <w:adjustRightInd w:val="0"/>
        <w:spacing w:line="221" w:lineRule="auto"/>
        <w:rPr>
          <w:rFonts w:ascii="Times New Roman" w:hAnsi="Times New Roman"/>
          <w:sz w:val="28"/>
          <w:szCs w:val="28"/>
        </w:rPr>
      </w:pPr>
    </w:p>
    <w:p w:rsidR="001122E8" w:rsidRPr="00817577" w:rsidRDefault="001122E8" w:rsidP="001122E8">
      <w:pPr>
        <w:autoSpaceDE w:val="0"/>
        <w:autoSpaceDN w:val="0"/>
        <w:adjustRightInd w:val="0"/>
        <w:spacing w:line="221" w:lineRule="auto"/>
        <w:rPr>
          <w:rFonts w:ascii="Times New Roman" w:hAnsi="Times New Roman"/>
          <w:sz w:val="28"/>
          <w:szCs w:val="28"/>
        </w:rPr>
      </w:pPr>
    </w:p>
    <w:p w:rsidR="001122E8" w:rsidRPr="00817577" w:rsidRDefault="001122E8" w:rsidP="001122E8">
      <w:pPr>
        <w:autoSpaceDE w:val="0"/>
        <w:autoSpaceDN w:val="0"/>
        <w:adjustRightInd w:val="0"/>
        <w:spacing w:line="221" w:lineRule="auto"/>
        <w:rPr>
          <w:rFonts w:ascii="Times New Roman" w:hAnsi="Times New Roman"/>
          <w:sz w:val="28"/>
          <w:szCs w:val="28"/>
        </w:rPr>
      </w:pPr>
    </w:p>
    <w:p w:rsidR="001122E8" w:rsidRPr="00817577" w:rsidRDefault="001122E8" w:rsidP="001122E8">
      <w:pPr>
        <w:rPr>
          <w:rFonts w:ascii="Times New Roman" w:hAnsi="Times New Roman"/>
          <w:sz w:val="28"/>
          <w:szCs w:val="28"/>
        </w:rPr>
      </w:pPr>
      <w:r w:rsidRPr="00817577">
        <w:rPr>
          <w:rFonts w:ascii="Times New Roman" w:hAnsi="Times New Roman"/>
          <w:sz w:val="28"/>
          <w:szCs w:val="28"/>
        </w:rPr>
        <w:t xml:space="preserve">Глава Верхнеелюзанского сельсовета </w:t>
      </w:r>
    </w:p>
    <w:p w:rsidR="001122E8" w:rsidRPr="00817577" w:rsidRDefault="001122E8" w:rsidP="001122E8">
      <w:pPr>
        <w:rPr>
          <w:rFonts w:ascii="Times New Roman" w:hAnsi="Times New Roman"/>
          <w:sz w:val="28"/>
          <w:szCs w:val="28"/>
        </w:rPr>
      </w:pPr>
      <w:r w:rsidRPr="00817577">
        <w:rPr>
          <w:rFonts w:ascii="Times New Roman" w:hAnsi="Times New Roman"/>
          <w:sz w:val="28"/>
          <w:szCs w:val="28"/>
        </w:rPr>
        <w:t xml:space="preserve">Городищенского района </w:t>
      </w:r>
    </w:p>
    <w:p w:rsidR="001122E8" w:rsidRPr="00817577" w:rsidRDefault="001122E8" w:rsidP="001122E8">
      <w:pPr>
        <w:rPr>
          <w:rFonts w:ascii="Times New Roman" w:hAnsi="Times New Roman"/>
          <w:sz w:val="28"/>
          <w:szCs w:val="28"/>
        </w:rPr>
      </w:pPr>
      <w:r w:rsidRPr="00817577">
        <w:rPr>
          <w:rFonts w:ascii="Times New Roman" w:hAnsi="Times New Roman"/>
          <w:sz w:val="28"/>
          <w:szCs w:val="28"/>
        </w:rPr>
        <w:t>Пензенской области                                                         Г.Х. Азиханова</w:t>
      </w:r>
    </w:p>
    <w:p w:rsidR="000B26C2" w:rsidRPr="001122E8" w:rsidRDefault="000B26C2" w:rsidP="001122E8">
      <w:pPr>
        <w:ind w:firstLine="709"/>
        <w:rPr>
          <w:rFonts w:ascii="Times New Roman" w:hAnsi="Times New Roman"/>
          <w:sz w:val="26"/>
          <w:szCs w:val="26"/>
        </w:rPr>
      </w:pPr>
    </w:p>
    <w:sectPr w:rsidR="000B26C2" w:rsidRPr="001122E8" w:rsidSect="005219AD">
      <w:type w:val="continuous"/>
      <w:pgSz w:w="11909" w:h="16834" w:code="9"/>
      <w:pgMar w:top="1134" w:right="851" w:bottom="1134" w:left="1418" w:header="1134" w:footer="1134" w:gutter="0"/>
      <w:cols w:space="71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BAC" w:rsidRDefault="005C0BAC" w:rsidP="007C5F17">
      <w:r>
        <w:separator/>
      </w:r>
    </w:p>
  </w:endnote>
  <w:endnote w:type="continuationSeparator" w:id="0">
    <w:p w:rsidR="005C0BAC" w:rsidRDefault="005C0BAC" w:rsidP="007C5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BAC" w:rsidRDefault="005C0BAC" w:rsidP="007C5F17">
      <w:r>
        <w:separator/>
      </w:r>
    </w:p>
  </w:footnote>
  <w:footnote w:type="continuationSeparator" w:id="0">
    <w:p w:rsidR="005C0BAC" w:rsidRDefault="005C0BAC" w:rsidP="007C5F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00F45"/>
    <w:multiLevelType w:val="hybridMultilevel"/>
    <w:tmpl w:val="9710EE8C"/>
    <w:lvl w:ilvl="0" w:tplc="F3CC8A20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53B46E17"/>
    <w:multiLevelType w:val="hybridMultilevel"/>
    <w:tmpl w:val="7698394E"/>
    <w:lvl w:ilvl="0" w:tplc="FFFFFFFF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FFFFFFFF">
      <w:numFmt w:val="none"/>
      <w:lvlText w:val=""/>
      <w:lvlJc w:val="left"/>
      <w:pPr>
        <w:tabs>
          <w:tab w:val="num" w:pos="-1057"/>
        </w:tabs>
      </w:pPr>
    </w:lvl>
    <w:lvl w:ilvl="2" w:tplc="FFFFFFFF">
      <w:numFmt w:val="none"/>
      <w:lvlText w:val=""/>
      <w:lvlJc w:val="left"/>
      <w:pPr>
        <w:tabs>
          <w:tab w:val="num" w:pos="-1057"/>
        </w:tabs>
      </w:pPr>
    </w:lvl>
    <w:lvl w:ilvl="3" w:tplc="FFFFFFFF">
      <w:numFmt w:val="none"/>
      <w:lvlText w:val=""/>
      <w:lvlJc w:val="left"/>
      <w:pPr>
        <w:tabs>
          <w:tab w:val="num" w:pos="-1057"/>
        </w:tabs>
      </w:pPr>
    </w:lvl>
    <w:lvl w:ilvl="4" w:tplc="FFFFFFFF">
      <w:numFmt w:val="none"/>
      <w:lvlText w:val=""/>
      <w:lvlJc w:val="left"/>
      <w:pPr>
        <w:tabs>
          <w:tab w:val="num" w:pos="-1057"/>
        </w:tabs>
      </w:pPr>
    </w:lvl>
    <w:lvl w:ilvl="5" w:tplc="FFFFFFFF">
      <w:numFmt w:val="none"/>
      <w:lvlText w:val=""/>
      <w:lvlJc w:val="left"/>
      <w:pPr>
        <w:tabs>
          <w:tab w:val="num" w:pos="-1057"/>
        </w:tabs>
      </w:pPr>
    </w:lvl>
    <w:lvl w:ilvl="6" w:tplc="FFFFFFFF">
      <w:numFmt w:val="none"/>
      <w:lvlText w:val=""/>
      <w:lvlJc w:val="left"/>
      <w:pPr>
        <w:tabs>
          <w:tab w:val="num" w:pos="-1057"/>
        </w:tabs>
      </w:pPr>
    </w:lvl>
    <w:lvl w:ilvl="7" w:tplc="FFFFFFFF">
      <w:numFmt w:val="none"/>
      <w:lvlText w:val=""/>
      <w:lvlJc w:val="left"/>
      <w:pPr>
        <w:tabs>
          <w:tab w:val="num" w:pos="-1057"/>
        </w:tabs>
      </w:pPr>
    </w:lvl>
    <w:lvl w:ilvl="8" w:tplc="FFFFFFFF">
      <w:numFmt w:val="none"/>
      <w:lvlText w:val=""/>
      <w:lvlJc w:val="left"/>
      <w:pPr>
        <w:tabs>
          <w:tab w:val="num" w:pos="-1057"/>
        </w:tabs>
      </w:pPr>
    </w:lvl>
  </w:abstractNum>
  <w:abstractNum w:abstractNumId="2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bordersDoNotSurroundHeader/>
  <w:bordersDoNotSurroundFooter/>
  <w:attachedTemplate r:id="rId1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B313F"/>
    <w:rsid w:val="00024522"/>
    <w:rsid w:val="000373F8"/>
    <w:rsid w:val="00053E7E"/>
    <w:rsid w:val="0006355F"/>
    <w:rsid w:val="000755AD"/>
    <w:rsid w:val="00084F97"/>
    <w:rsid w:val="000852D0"/>
    <w:rsid w:val="00092001"/>
    <w:rsid w:val="0009644F"/>
    <w:rsid w:val="000A71F9"/>
    <w:rsid w:val="000B26C2"/>
    <w:rsid w:val="000D2C5A"/>
    <w:rsid w:val="000F1093"/>
    <w:rsid w:val="0010476A"/>
    <w:rsid w:val="00107B3A"/>
    <w:rsid w:val="001122E8"/>
    <w:rsid w:val="00113628"/>
    <w:rsid w:val="001141D5"/>
    <w:rsid w:val="001201E9"/>
    <w:rsid w:val="00120D93"/>
    <w:rsid w:val="001229ED"/>
    <w:rsid w:val="0013644E"/>
    <w:rsid w:val="001404EB"/>
    <w:rsid w:val="00144336"/>
    <w:rsid w:val="001444B8"/>
    <w:rsid w:val="001578EF"/>
    <w:rsid w:val="00160BCF"/>
    <w:rsid w:val="00160DC2"/>
    <w:rsid w:val="00163A34"/>
    <w:rsid w:val="001656D5"/>
    <w:rsid w:val="00171185"/>
    <w:rsid w:val="0018325A"/>
    <w:rsid w:val="001869B2"/>
    <w:rsid w:val="0019285C"/>
    <w:rsid w:val="001A066A"/>
    <w:rsid w:val="001C085C"/>
    <w:rsid w:val="001C558C"/>
    <w:rsid w:val="001D2FF6"/>
    <w:rsid w:val="001D7AA4"/>
    <w:rsid w:val="001E10B0"/>
    <w:rsid w:val="001E40F7"/>
    <w:rsid w:val="001E745D"/>
    <w:rsid w:val="00203E73"/>
    <w:rsid w:val="00213E1F"/>
    <w:rsid w:val="00234400"/>
    <w:rsid w:val="0024578B"/>
    <w:rsid w:val="002528D7"/>
    <w:rsid w:val="00263B80"/>
    <w:rsid w:val="002657F4"/>
    <w:rsid w:val="0027568F"/>
    <w:rsid w:val="00277E0F"/>
    <w:rsid w:val="0028469B"/>
    <w:rsid w:val="00287E75"/>
    <w:rsid w:val="002A1140"/>
    <w:rsid w:val="002F24BE"/>
    <w:rsid w:val="002F5212"/>
    <w:rsid w:val="00306518"/>
    <w:rsid w:val="00307AE4"/>
    <w:rsid w:val="00316CDC"/>
    <w:rsid w:val="00322A96"/>
    <w:rsid w:val="00323F82"/>
    <w:rsid w:val="00332F5A"/>
    <w:rsid w:val="003479F4"/>
    <w:rsid w:val="003A7EC8"/>
    <w:rsid w:val="003C3C78"/>
    <w:rsid w:val="003C7578"/>
    <w:rsid w:val="003E732B"/>
    <w:rsid w:val="003F0409"/>
    <w:rsid w:val="003F1B52"/>
    <w:rsid w:val="004115E0"/>
    <w:rsid w:val="0042062E"/>
    <w:rsid w:val="004344A1"/>
    <w:rsid w:val="00441FD1"/>
    <w:rsid w:val="00447A06"/>
    <w:rsid w:val="00477373"/>
    <w:rsid w:val="00482A5A"/>
    <w:rsid w:val="004837D7"/>
    <w:rsid w:val="0048395C"/>
    <w:rsid w:val="00490E0E"/>
    <w:rsid w:val="004A0021"/>
    <w:rsid w:val="004A282A"/>
    <w:rsid w:val="004A45BE"/>
    <w:rsid w:val="004A4CBD"/>
    <w:rsid w:val="004D2D43"/>
    <w:rsid w:val="004E7660"/>
    <w:rsid w:val="004F0C0B"/>
    <w:rsid w:val="004F0C3A"/>
    <w:rsid w:val="00502DF7"/>
    <w:rsid w:val="005140DC"/>
    <w:rsid w:val="00514767"/>
    <w:rsid w:val="00517DCC"/>
    <w:rsid w:val="005219AD"/>
    <w:rsid w:val="00530FBA"/>
    <w:rsid w:val="00536A8C"/>
    <w:rsid w:val="00541A4A"/>
    <w:rsid w:val="00541CCA"/>
    <w:rsid w:val="00543ACD"/>
    <w:rsid w:val="005478E4"/>
    <w:rsid w:val="0056215D"/>
    <w:rsid w:val="00584DE4"/>
    <w:rsid w:val="005868F2"/>
    <w:rsid w:val="0059520F"/>
    <w:rsid w:val="005A5969"/>
    <w:rsid w:val="005A6CF0"/>
    <w:rsid w:val="005B0410"/>
    <w:rsid w:val="005B23E4"/>
    <w:rsid w:val="005C0BAC"/>
    <w:rsid w:val="005C33CB"/>
    <w:rsid w:val="005C4FE2"/>
    <w:rsid w:val="005C64CA"/>
    <w:rsid w:val="005E72E2"/>
    <w:rsid w:val="00600770"/>
    <w:rsid w:val="006023F0"/>
    <w:rsid w:val="00607233"/>
    <w:rsid w:val="00612A82"/>
    <w:rsid w:val="0061336D"/>
    <w:rsid w:val="006154E3"/>
    <w:rsid w:val="00625898"/>
    <w:rsid w:val="00676DD1"/>
    <w:rsid w:val="00676ECE"/>
    <w:rsid w:val="006B0A48"/>
    <w:rsid w:val="006B4038"/>
    <w:rsid w:val="006C0062"/>
    <w:rsid w:val="006C4BAE"/>
    <w:rsid w:val="006C52EE"/>
    <w:rsid w:val="006D168D"/>
    <w:rsid w:val="006F06CC"/>
    <w:rsid w:val="00702F58"/>
    <w:rsid w:val="0070786C"/>
    <w:rsid w:val="00710834"/>
    <w:rsid w:val="007117C9"/>
    <w:rsid w:val="00723F0B"/>
    <w:rsid w:val="00725BE8"/>
    <w:rsid w:val="00730813"/>
    <w:rsid w:val="00732854"/>
    <w:rsid w:val="00740498"/>
    <w:rsid w:val="00760345"/>
    <w:rsid w:val="0077059A"/>
    <w:rsid w:val="00770CDF"/>
    <w:rsid w:val="007728C1"/>
    <w:rsid w:val="007821E9"/>
    <w:rsid w:val="007B6A44"/>
    <w:rsid w:val="007C0FBC"/>
    <w:rsid w:val="007C5F17"/>
    <w:rsid w:val="007C7EF0"/>
    <w:rsid w:val="007C7F7E"/>
    <w:rsid w:val="007D29FE"/>
    <w:rsid w:val="007E635A"/>
    <w:rsid w:val="007E65D8"/>
    <w:rsid w:val="007F10EA"/>
    <w:rsid w:val="00801124"/>
    <w:rsid w:val="00803D4F"/>
    <w:rsid w:val="00806CAF"/>
    <w:rsid w:val="00813026"/>
    <w:rsid w:val="008140B9"/>
    <w:rsid w:val="00817558"/>
    <w:rsid w:val="00817577"/>
    <w:rsid w:val="00820452"/>
    <w:rsid w:val="0082389E"/>
    <w:rsid w:val="0083439D"/>
    <w:rsid w:val="0083503C"/>
    <w:rsid w:val="00853416"/>
    <w:rsid w:val="00864BF4"/>
    <w:rsid w:val="00866BB4"/>
    <w:rsid w:val="00873F49"/>
    <w:rsid w:val="00876150"/>
    <w:rsid w:val="008865DE"/>
    <w:rsid w:val="008A13FF"/>
    <w:rsid w:val="008B066F"/>
    <w:rsid w:val="008D777E"/>
    <w:rsid w:val="008E19AB"/>
    <w:rsid w:val="008F5851"/>
    <w:rsid w:val="009022EE"/>
    <w:rsid w:val="00903B72"/>
    <w:rsid w:val="0090534B"/>
    <w:rsid w:val="009071BA"/>
    <w:rsid w:val="00910A6D"/>
    <w:rsid w:val="00927E8F"/>
    <w:rsid w:val="00931600"/>
    <w:rsid w:val="00941677"/>
    <w:rsid w:val="00952D8A"/>
    <w:rsid w:val="00971DC7"/>
    <w:rsid w:val="00973116"/>
    <w:rsid w:val="00975AD1"/>
    <w:rsid w:val="00975F3B"/>
    <w:rsid w:val="00977DF1"/>
    <w:rsid w:val="009969AB"/>
    <w:rsid w:val="009A2AF3"/>
    <w:rsid w:val="009A36FE"/>
    <w:rsid w:val="009A3A88"/>
    <w:rsid w:val="009A53D6"/>
    <w:rsid w:val="009C7B63"/>
    <w:rsid w:val="009E37EE"/>
    <w:rsid w:val="009F2D6D"/>
    <w:rsid w:val="00A352BE"/>
    <w:rsid w:val="00A45101"/>
    <w:rsid w:val="00A555AD"/>
    <w:rsid w:val="00A62606"/>
    <w:rsid w:val="00A731B5"/>
    <w:rsid w:val="00A7520C"/>
    <w:rsid w:val="00A77B0B"/>
    <w:rsid w:val="00A908BE"/>
    <w:rsid w:val="00A91B40"/>
    <w:rsid w:val="00A949A5"/>
    <w:rsid w:val="00A9597B"/>
    <w:rsid w:val="00AA0A1D"/>
    <w:rsid w:val="00AA5FA0"/>
    <w:rsid w:val="00AB0133"/>
    <w:rsid w:val="00AB313F"/>
    <w:rsid w:val="00AB529C"/>
    <w:rsid w:val="00AC34F6"/>
    <w:rsid w:val="00AC7066"/>
    <w:rsid w:val="00AD2AFD"/>
    <w:rsid w:val="00AD6E15"/>
    <w:rsid w:val="00AD7F56"/>
    <w:rsid w:val="00AF2AAD"/>
    <w:rsid w:val="00B17407"/>
    <w:rsid w:val="00B2263F"/>
    <w:rsid w:val="00B25597"/>
    <w:rsid w:val="00B435B5"/>
    <w:rsid w:val="00B50441"/>
    <w:rsid w:val="00B71327"/>
    <w:rsid w:val="00B81728"/>
    <w:rsid w:val="00B93DA5"/>
    <w:rsid w:val="00BA24DA"/>
    <w:rsid w:val="00BB2714"/>
    <w:rsid w:val="00BB69DE"/>
    <w:rsid w:val="00BC1985"/>
    <w:rsid w:val="00BC6522"/>
    <w:rsid w:val="00BC7DC4"/>
    <w:rsid w:val="00BD427E"/>
    <w:rsid w:val="00BD6450"/>
    <w:rsid w:val="00BD7780"/>
    <w:rsid w:val="00BF5CD8"/>
    <w:rsid w:val="00C2501E"/>
    <w:rsid w:val="00C360B2"/>
    <w:rsid w:val="00C44FDD"/>
    <w:rsid w:val="00C47893"/>
    <w:rsid w:val="00C60720"/>
    <w:rsid w:val="00C626CD"/>
    <w:rsid w:val="00C70D22"/>
    <w:rsid w:val="00C75973"/>
    <w:rsid w:val="00C77D1B"/>
    <w:rsid w:val="00C80725"/>
    <w:rsid w:val="00C90A28"/>
    <w:rsid w:val="00C93790"/>
    <w:rsid w:val="00CC1982"/>
    <w:rsid w:val="00CD0360"/>
    <w:rsid w:val="00CD21F8"/>
    <w:rsid w:val="00CE3439"/>
    <w:rsid w:val="00CE6E4C"/>
    <w:rsid w:val="00CF5680"/>
    <w:rsid w:val="00D0630F"/>
    <w:rsid w:val="00D13F11"/>
    <w:rsid w:val="00D30986"/>
    <w:rsid w:val="00D378F3"/>
    <w:rsid w:val="00D4284B"/>
    <w:rsid w:val="00D50B17"/>
    <w:rsid w:val="00D51ABE"/>
    <w:rsid w:val="00D74268"/>
    <w:rsid w:val="00D91FA9"/>
    <w:rsid w:val="00DA6B59"/>
    <w:rsid w:val="00DB1FE0"/>
    <w:rsid w:val="00DC6933"/>
    <w:rsid w:val="00DE2D2E"/>
    <w:rsid w:val="00E07144"/>
    <w:rsid w:val="00E307B9"/>
    <w:rsid w:val="00E5159A"/>
    <w:rsid w:val="00E5547C"/>
    <w:rsid w:val="00E60595"/>
    <w:rsid w:val="00E74789"/>
    <w:rsid w:val="00E80EEA"/>
    <w:rsid w:val="00E8322B"/>
    <w:rsid w:val="00E911D1"/>
    <w:rsid w:val="00E94D71"/>
    <w:rsid w:val="00EA03FC"/>
    <w:rsid w:val="00EA35A6"/>
    <w:rsid w:val="00EA55A9"/>
    <w:rsid w:val="00EA66B7"/>
    <w:rsid w:val="00EB13C7"/>
    <w:rsid w:val="00EB7208"/>
    <w:rsid w:val="00EB7E08"/>
    <w:rsid w:val="00EC665F"/>
    <w:rsid w:val="00ED5C3A"/>
    <w:rsid w:val="00ED613E"/>
    <w:rsid w:val="00EE5D57"/>
    <w:rsid w:val="00F01047"/>
    <w:rsid w:val="00F30CB8"/>
    <w:rsid w:val="00F33CA2"/>
    <w:rsid w:val="00F35D56"/>
    <w:rsid w:val="00F37C2A"/>
    <w:rsid w:val="00F40D14"/>
    <w:rsid w:val="00F416B8"/>
    <w:rsid w:val="00F43E0A"/>
    <w:rsid w:val="00F51F3A"/>
    <w:rsid w:val="00F52A04"/>
    <w:rsid w:val="00F5688A"/>
    <w:rsid w:val="00F56D2C"/>
    <w:rsid w:val="00F655AF"/>
    <w:rsid w:val="00F65B3D"/>
    <w:rsid w:val="00F70836"/>
    <w:rsid w:val="00F7742B"/>
    <w:rsid w:val="00F85CE3"/>
    <w:rsid w:val="00F9404D"/>
    <w:rsid w:val="00F95326"/>
    <w:rsid w:val="00FB48E8"/>
    <w:rsid w:val="00FC41E6"/>
    <w:rsid w:val="00FE5878"/>
    <w:rsid w:val="00FF3098"/>
    <w:rsid w:val="00FF30B2"/>
    <w:rsid w:val="00FF4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9C7B63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0"/>
    <w:next w:val="a0"/>
    <w:link w:val="10"/>
    <w:qFormat/>
    <w:locked/>
    <w:rsid w:val="009C7B63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0"/>
    <w:link w:val="20"/>
    <w:qFormat/>
    <w:locked/>
    <w:rsid w:val="009C7B63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qFormat/>
    <w:locked/>
    <w:rsid w:val="009C7B63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locked/>
    <w:rsid w:val="009C7B63"/>
    <w:pPr>
      <w:outlineLvl w:val="3"/>
    </w:pPr>
    <w:rPr>
      <w:b/>
      <w:bCs/>
      <w:sz w:val="26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7C5F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7C5F17"/>
    <w:rPr>
      <w:rFonts w:ascii="Arial" w:hAnsi="Arial" w:cs="Arial"/>
    </w:rPr>
  </w:style>
  <w:style w:type="paragraph" w:styleId="a6">
    <w:name w:val="footer"/>
    <w:basedOn w:val="a0"/>
    <w:link w:val="a7"/>
    <w:uiPriority w:val="99"/>
    <w:rsid w:val="007C5F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locked/>
    <w:rsid w:val="007C5F17"/>
    <w:rPr>
      <w:rFonts w:ascii="Arial" w:hAnsi="Arial" w:cs="Arial"/>
    </w:rPr>
  </w:style>
  <w:style w:type="paragraph" w:styleId="a8">
    <w:name w:val="Balloon Text"/>
    <w:basedOn w:val="a0"/>
    <w:link w:val="a9"/>
    <w:uiPriority w:val="99"/>
    <w:semiHidden/>
    <w:rsid w:val="004E76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locked/>
    <w:rsid w:val="004E7660"/>
    <w:rPr>
      <w:rFonts w:ascii="Tahoma" w:hAnsi="Tahoma" w:cs="Tahoma"/>
      <w:sz w:val="16"/>
      <w:szCs w:val="16"/>
    </w:rPr>
  </w:style>
  <w:style w:type="paragraph" w:styleId="aa">
    <w:name w:val="Body Text Indent"/>
    <w:basedOn w:val="a0"/>
    <w:link w:val="ab"/>
    <w:rsid w:val="001444B8"/>
    <w:pPr>
      <w:spacing w:before="60"/>
      <w:ind w:left="284" w:firstLine="284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1"/>
    <w:link w:val="aa"/>
    <w:rsid w:val="001444B8"/>
    <w:rPr>
      <w:sz w:val="24"/>
    </w:rPr>
  </w:style>
  <w:style w:type="paragraph" w:customStyle="1" w:styleId="ConsNormal">
    <w:name w:val="ConsNormal"/>
    <w:rsid w:val="00975F3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a">
    <w:name w:val="Знак"/>
    <w:basedOn w:val="a0"/>
    <w:rsid w:val="00A949A5"/>
    <w:pPr>
      <w:numPr>
        <w:numId w:val="2"/>
      </w:numPr>
      <w:spacing w:after="160" w:line="240" w:lineRule="exact"/>
      <w:jc w:val="center"/>
    </w:pPr>
    <w:rPr>
      <w:b/>
      <w:bCs/>
      <w:i/>
      <w:iCs/>
      <w:sz w:val="28"/>
      <w:szCs w:val="28"/>
      <w:lang w:val="en-GB" w:eastAsia="en-US"/>
    </w:rPr>
  </w:style>
  <w:style w:type="character" w:customStyle="1" w:styleId="10">
    <w:name w:val="Заголовок 1 Знак"/>
    <w:aliases w:val="!Части документа Знак"/>
    <w:basedOn w:val="a1"/>
    <w:link w:val="1"/>
    <w:rsid w:val="003F1B5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basedOn w:val="a1"/>
    <w:link w:val="2"/>
    <w:rsid w:val="003F1B52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1"/>
    <w:link w:val="3"/>
    <w:rsid w:val="003F1B52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1"/>
    <w:link w:val="4"/>
    <w:rsid w:val="003F1B52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1"/>
    <w:rsid w:val="009C7B63"/>
    <w:rPr>
      <w:rFonts w:ascii="Arial" w:hAnsi="Arial"/>
      <w:b w:val="0"/>
      <w:i w:val="0"/>
      <w:iCs/>
      <w:color w:val="0000FF"/>
      <w:sz w:val="24"/>
      <w:u w:val="none"/>
    </w:rPr>
  </w:style>
  <w:style w:type="paragraph" w:styleId="ac">
    <w:name w:val="annotation text"/>
    <w:aliases w:val="!Равноширинный текст документа"/>
    <w:basedOn w:val="a0"/>
    <w:link w:val="ad"/>
    <w:semiHidden/>
    <w:rsid w:val="009C7B63"/>
    <w:rPr>
      <w:rFonts w:ascii="Courier" w:hAnsi="Courier"/>
      <w:sz w:val="22"/>
      <w:szCs w:val="20"/>
    </w:rPr>
  </w:style>
  <w:style w:type="character" w:customStyle="1" w:styleId="ad">
    <w:name w:val="Текст примечания Знак"/>
    <w:aliases w:val="!Равноширинный текст документа Знак"/>
    <w:basedOn w:val="a1"/>
    <w:link w:val="ac"/>
    <w:semiHidden/>
    <w:rsid w:val="003F1B52"/>
    <w:rPr>
      <w:rFonts w:ascii="Courier" w:hAnsi="Courier"/>
      <w:sz w:val="22"/>
    </w:rPr>
  </w:style>
  <w:style w:type="paragraph" w:customStyle="1" w:styleId="Title">
    <w:name w:val="Title!Название НПА"/>
    <w:basedOn w:val="a0"/>
    <w:rsid w:val="009C7B63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e">
    <w:name w:val="Hyperlink"/>
    <w:basedOn w:val="a1"/>
    <w:rsid w:val="009C7B63"/>
    <w:rPr>
      <w:color w:val="0000FF"/>
      <w:u w:val="none"/>
    </w:rPr>
  </w:style>
  <w:style w:type="paragraph" w:customStyle="1" w:styleId="ConsPlusNormal">
    <w:name w:val="ConsPlusNormal"/>
    <w:rsid w:val="00584DE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584DE4"/>
    <w:pPr>
      <w:autoSpaceDE w:val="0"/>
      <w:autoSpaceDN w:val="0"/>
      <w:adjustRightInd w:val="0"/>
    </w:pPr>
    <w:rPr>
      <w:b/>
      <w:bCs/>
      <w:sz w:val="24"/>
      <w:szCs w:val="24"/>
    </w:rPr>
  </w:style>
  <w:style w:type="character" w:styleId="af">
    <w:name w:val="Emphasis"/>
    <w:basedOn w:val="a1"/>
    <w:qFormat/>
    <w:locked/>
    <w:rsid w:val="00B50441"/>
    <w:rPr>
      <w:i/>
      <w:iCs/>
    </w:rPr>
  </w:style>
  <w:style w:type="paragraph" w:customStyle="1" w:styleId="af0">
    <w:name w:val="Знак Знак Знак Знак Знак Знак Знак Знак"/>
    <w:basedOn w:val="a0"/>
    <w:uiPriority w:val="99"/>
    <w:rsid w:val="003F040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cs="Arial"/>
      <w:b/>
      <w:bCs/>
      <w:i/>
      <w:iCs/>
      <w:sz w:val="28"/>
      <w:szCs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3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cli\&#1040;&#1088;&#1084;&#1052;&#1091;&#1085;&#1080;&#1094;&#1080;&#1087;&#1072;&#1083;%202.1%20(build%201.1)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053C7-61D9-4B78-9D5C-DD8317A94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1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2687</CharactersWithSpaces>
  <SharedDoc>false</SharedDoc>
  <HLinks>
    <vt:vector size="6" baseType="variant"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consultantplus://offline/ref=E0A59EB3B431CD5F1158694FC8AFD3F5011F95C372BFFF75811F0856BA5F22EB32299D35D73D6863F4001855005FE9C687A8A13EADADRFj3G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</cp:lastModifiedBy>
  <cp:revision>3</cp:revision>
  <cp:lastPrinted>2020-11-24T07:28:00Z</cp:lastPrinted>
  <dcterms:created xsi:type="dcterms:W3CDTF">2020-11-27T06:13:00Z</dcterms:created>
  <dcterms:modified xsi:type="dcterms:W3CDTF">2020-11-27T06:13:00Z</dcterms:modified>
</cp:coreProperties>
</file>